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DE4BCC">
        <w:trPr>
          <w:trHeight w:val="900"/>
        </w:trPr>
        <w:tc>
          <w:tcPr>
            <w:tcW w:w="9350" w:type="dxa"/>
            <w:shd w:val="clear" w:color="auto" w:fill="auto"/>
            <w:vAlign w:val="center"/>
          </w:tcPr>
          <w:p w14:paraId="5BA4441E" w14:textId="7BE07ED6" w:rsidR="005C2CF2" w:rsidRPr="00711EBF" w:rsidRDefault="00011966" w:rsidP="00DE4BCC">
            <w:pPr>
              <w:pStyle w:val="Subtitle"/>
              <w:rPr>
                <w:color w:val="auto"/>
              </w:rPr>
            </w:pPr>
            <w:r w:rsidRPr="00011966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Platatac (SCIP) Security ID Holder </w:t>
            </w:r>
            <w:r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 </w:t>
            </w:r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7F74A6">
                  <w:rPr>
                    <w:color w:val="002060"/>
                  </w:rPr>
                  <w:t xml:space="preserve"> </w:t>
                </w:r>
                <w:r w:rsidR="00BE45A9">
                  <w:rPr>
                    <w:color w:val="002060"/>
                  </w:rPr>
                  <w:t>August 2</w:t>
                </w:r>
                <w:r w:rsidR="0093512D">
                  <w:rPr>
                    <w:color w:val="002060"/>
                  </w:rPr>
                  <w:t>4</w:t>
                </w:r>
                <w:r w:rsidR="00BE45A9">
                  <w:rPr>
                    <w:color w:val="002060"/>
                  </w:rPr>
                  <w:t>, 2025</w:t>
                </w:r>
              </w:sdtContent>
            </w:sdt>
          </w:p>
        </w:tc>
      </w:tr>
    </w:tbl>
    <w:p w14:paraId="2E06F1D6" w14:textId="77777777" w:rsidR="00DE4BCC" w:rsidRDefault="00DE4BCC" w:rsidP="00DE4BCC">
      <w:pPr>
        <w:rPr>
          <w:b/>
          <w:bCs/>
          <w:color w:val="auto"/>
        </w:rPr>
      </w:pPr>
    </w:p>
    <w:tbl>
      <w:tblPr>
        <w:tblStyle w:val="InvoiceTable"/>
        <w:tblW w:w="9355" w:type="dxa"/>
        <w:tblLook w:val="04A0" w:firstRow="1" w:lastRow="0" w:firstColumn="1" w:lastColumn="0" w:noHBand="0" w:noVBand="1"/>
      </w:tblPr>
      <w:tblGrid>
        <w:gridCol w:w="2335"/>
        <w:gridCol w:w="2520"/>
        <w:gridCol w:w="2250"/>
        <w:gridCol w:w="2250"/>
      </w:tblGrid>
      <w:tr w:rsidR="007E0B95" w14:paraId="15020612" w14:textId="77777777" w:rsidTr="00486AA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1"/>
        </w:trPr>
        <w:tc>
          <w:tcPr>
            <w:tcW w:w="2335" w:type="dxa"/>
          </w:tcPr>
          <w:p w14:paraId="6977BB57" w14:textId="2814D379" w:rsidR="007E0B95" w:rsidRPr="004D24EB" w:rsidRDefault="007E0B95" w:rsidP="007E0B95">
            <w:pPr>
              <w:rPr>
                <w:color w:val="auto"/>
              </w:rPr>
            </w:pPr>
            <w:bookmarkStart w:id="0" w:name="_Hlk206883715"/>
            <w:r w:rsidRPr="004D24EB">
              <w:rPr>
                <w:color w:val="auto"/>
              </w:rPr>
              <w:t>PO Number</w:t>
            </w:r>
          </w:p>
        </w:tc>
        <w:tc>
          <w:tcPr>
            <w:tcW w:w="2520" w:type="dxa"/>
          </w:tcPr>
          <w:p w14:paraId="315AEF71" w14:textId="3BE6E255" w:rsidR="007E0B95" w:rsidRPr="004D24EB" w:rsidRDefault="007E0B95" w:rsidP="007E0B95">
            <w:pPr>
              <w:rPr>
                <w:color w:val="auto"/>
              </w:rPr>
            </w:pPr>
            <w:r w:rsidRPr="004D24EB">
              <w:rPr>
                <w:color w:val="auto"/>
              </w:rPr>
              <w:t>Product Cord</w:t>
            </w:r>
          </w:p>
        </w:tc>
        <w:tc>
          <w:tcPr>
            <w:tcW w:w="2250" w:type="dxa"/>
          </w:tcPr>
          <w:p w14:paraId="570AD8BB" w14:textId="3EE6828B" w:rsidR="007E0B95" w:rsidRPr="004D24EB" w:rsidRDefault="007E0B95" w:rsidP="007E0B95">
            <w:pPr>
              <w:rPr>
                <w:color w:val="auto"/>
              </w:rPr>
            </w:pPr>
            <w:r w:rsidRPr="004D24EB">
              <w:rPr>
                <w:color w:val="auto"/>
              </w:rPr>
              <w:t>Color</w:t>
            </w:r>
          </w:p>
        </w:tc>
        <w:tc>
          <w:tcPr>
            <w:tcW w:w="2250" w:type="dxa"/>
          </w:tcPr>
          <w:p w14:paraId="08A09F0A" w14:textId="7E3820F3" w:rsidR="007E0B95" w:rsidRPr="004D24EB" w:rsidRDefault="007E0B95" w:rsidP="007E0B95">
            <w:pPr>
              <w:rPr>
                <w:color w:val="auto"/>
              </w:rPr>
            </w:pPr>
            <w:r>
              <w:rPr>
                <w:color w:val="auto"/>
              </w:rPr>
              <w:t>Qty</w:t>
            </w:r>
          </w:p>
        </w:tc>
      </w:tr>
      <w:tr w:rsidR="007E0B95" w:rsidRPr="004D24EB" w14:paraId="0646B128" w14:textId="77777777" w:rsidTr="004660BB">
        <w:trPr>
          <w:trHeight w:val="454"/>
        </w:trPr>
        <w:tc>
          <w:tcPr>
            <w:tcW w:w="2335" w:type="dxa"/>
            <w:vAlign w:val="bottom"/>
          </w:tcPr>
          <w:p w14:paraId="09AFA64D" w14:textId="3963275C" w:rsidR="007E0B95" w:rsidRPr="004D24EB" w:rsidRDefault="007E0B95" w:rsidP="007E0B95">
            <w:pPr>
              <w:rPr>
                <w:color w:val="auto"/>
              </w:rPr>
            </w:pPr>
            <w:r w:rsidRPr="00011966">
              <w:rPr>
                <w:rFonts w:ascii="Calibri" w:hAnsi="Calibri" w:cs="Calibri"/>
                <w:szCs w:val="18"/>
              </w:rPr>
              <w:t>P101</w:t>
            </w:r>
            <w:r>
              <w:rPr>
                <w:rFonts w:ascii="Calibri" w:hAnsi="Calibri" w:cs="Calibri"/>
                <w:szCs w:val="18"/>
              </w:rPr>
              <w:t>2470</w:t>
            </w:r>
          </w:p>
        </w:tc>
        <w:tc>
          <w:tcPr>
            <w:tcW w:w="2520" w:type="dxa"/>
            <w:vAlign w:val="bottom"/>
          </w:tcPr>
          <w:p w14:paraId="328B8F92" w14:textId="31CB4656" w:rsidR="007E0B95" w:rsidRPr="004D24EB" w:rsidRDefault="007E0B95" w:rsidP="007E0B95">
            <w:pPr>
              <w:rPr>
                <w:color w:val="auto"/>
              </w:rPr>
            </w:pPr>
            <w:r>
              <w:rPr>
                <w:color w:val="auto"/>
              </w:rPr>
              <w:t>840807</w:t>
            </w:r>
          </w:p>
        </w:tc>
        <w:tc>
          <w:tcPr>
            <w:tcW w:w="2250" w:type="dxa"/>
            <w:vAlign w:val="bottom"/>
          </w:tcPr>
          <w:p w14:paraId="0F3AE903" w14:textId="2C2AD501" w:rsidR="007E0B95" w:rsidRDefault="007E0B95" w:rsidP="007E0B95">
            <w:pPr>
              <w:rPr>
                <w:color w:val="auto"/>
              </w:rPr>
            </w:pPr>
            <w:r>
              <w:rPr>
                <w:color w:val="auto"/>
              </w:rPr>
              <w:t>TFP</w:t>
            </w:r>
          </w:p>
        </w:tc>
        <w:tc>
          <w:tcPr>
            <w:tcW w:w="2250" w:type="dxa"/>
            <w:vAlign w:val="bottom"/>
          </w:tcPr>
          <w:p w14:paraId="2F0FA556" w14:textId="7E641767" w:rsidR="007E0B95" w:rsidRPr="004D24EB" w:rsidRDefault="007E0B95" w:rsidP="007E0B95">
            <w:pPr>
              <w:rPr>
                <w:color w:val="auto"/>
              </w:rPr>
            </w:pPr>
            <w:r>
              <w:rPr>
                <w:color w:val="auto"/>
              </w:rPr>
              <w:t>200PCS</w:t>
            </w:r>
          </w:p>
        </w:tc>
      </w:tr>
      <w:tr w:rsidR="007E0B95" w:rsidRPr="004D24EB" w14:paraId="286EEA09" w14:textId="77777777" w:rsidTr="001359E8">
        <w:trPr>
          <w:trHeight w:val="63"/>
        </w:trPr>
        <w:tc>
          <w:tcPr>
            <w:tcW w:w="2335" w:type="dxa"/>
            <w:vAlign w:val="bottom"/>
          </w:tcPr>
          <w:p w14:paraId="6C2305AE" w14:textId="57FEC30C" w:rsidR="007E0B95" w:rsidRPr="00011966" w:rsidRDefault="007E0B95" w:rsidP="007E0B95">
            <w:pPr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P1012470</w:t>
            </w:r>
          </w:p>
        </w:tc>
        <w:tc>
          <w:tcPr>
            <w:tcW w:w="2520" w:type="dxa"/>
            <w:vAlign w:val="center"/>
          </w:tcPr>
          <w:p w14:paraId="169DE71D" w14:textId="638D8FC7" w:rsidR="007E0B95" w:rsidRDefault="007E0B95" w:rsidP="007E0B95">
            <w:pPr>
              <w:rPr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826493</w:t>
            </w:r>
          </w:p>
        </w:tc>
        <w:tc>
          <w:tcPr>
            <w:tcW w:w="2250" w:type="dxa"/>
          </w:tcPr>
          <w:p w14:paraId="2F73ED16" w14:textId="0C241EDA" w:rsidR="007E0B95" w:rsidRDefault="007E0B95" w:rsidP="007E0B95">
            <w:pPr>
              <w:rPr>
                <w:color w:val="auto"/>
              </w:rPr>
            </w:pPr>
            <w:r>
              <w:rPr>
                <w:color w:val="auto"/>
              </w:rPr>
              <w:t>MCAM</w:t>
            </w:r>
          </w:p>
        </w:tc>
        <w:tc>
          <w:tcPr>
            <w:tcW w:w="2250" w:type="dxa"/>
            <w:vAlign w:val="bottom"/>
          </w:tcPr>
          <w:p w14:paraId="42B80399" w14:textId="7143AD4E" w:rsidR="007E0B95" w:rsidRDefault="007E0B95" w:rsidP="007E0B95">
            <w:pPr>
              <w:rPr>
                <w:color w:val="auto"/>
              </w:rPr>
            </w:pPr>
            <w:r>
              <w:rPr>
                <w:color w:val="auto"/>
              </w:rPr>
              <w:t>100PCS</w:t>
            </w:r>
          </w:p>
        </w:tc>
      </w:tr>
      <w:bookmarkEnd w:id="0"/>
    </w:tbl>
    <w:p w14:paraId="7E35A80A" w14:textId="29D87AD6" w:rsidR="002750DA" w:rsidRPr="004D24EB" w:rsidRDefault="002750DA" w:rsidP="00DE4BCC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18603C" w:rsidRPr="00DE4BCC" w14:paraId="3C961B13" w14:textId="77777777" w:rsidTr="001860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CC8C0B7" w14:textId="0BD48234" w:rsidR="0018603C" w:rsidRPr="00DE4BCC" w:rsidRDefault="004D24EB" w:rsidP="0018603C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t>Fabric &amp; Trims</w:t>
            </w:r>
          </w:p>
        </w:tc>
      </w:tr>
      <w:tr w:rsidR="0018603C" w:rsidRPr="00DE4BCC" w14:paraId="2AFF6E77" w14:textId="77777777" w:rsidTr="00763F61">
        <w:trPr>
          <w:trHeight w:val="2207"/>
        </w:trPr>
        <w:tc>
          <w:tcPr>
            <w:tcW w:w="5000" w:type="pct"/>
          </w:tcPr>
          <w:p w14:paraId="659985A3" w14:textId="22BF9B13" w:rsidR="0018603C" w:rsidRDefault="0018603C" w:rsidP="0018603C">
            <w:pPr>
              <w:rPr>
                <w:color w:val="auto"/>
              </w:rPr>
            </w:pPr>
          </w:p>
          <w:tbl>
            <w:tblPr>
              <w:tblStyle w:val="GridTable6Colorful-Accent1"/>
              <w:tblW w:w="0" w:type="auto"/>
              <w:tblLook w:val="04A0" w:firstRow="1" w:lastRow="0" w:firstColumn="1" w:lastColumn="0" w:noHBand="0" w:noVBand="1"/>
            </w:tblPr>
            <w:tblGrid>
              <w:gridCol w:w="4320"/>
              <w:gridCol w:w="4320"/>
            </w:tblGrid>
            <w:tr w:rsidR="004D24EB" w14:paraId="0AB4FFA6" w14:textId="77777777" w:rsidTr="004D24E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57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320" w:type="dxa"/>
                  <w:vAlign w:val="center"/>
                </w:tcPr>
                <w:p w14:paraId="598FBD0B" w14:textId="4760E1FD" w:rsidR="004D24EB" w:rsidRDefault="004D24EB" w:rsidP="005A4D90">
                  <w:pPr>
                    <w:framePr w:hSpace="180" w:wrap="around" w:vAnchor="text" w:hAnchor="margin" w:y="-2"/>
                    <w:rPr>
                      <w:color w:val="auto"/>
                    </w:rPr>
                  </w:pPr>
                  <w:r>
                    <w:rPr>
                      <w:color w:val="auto"/>
                    </w:rPr>
                    <w:t>Fabric</w:t>
                  </w:r>
                </w:p>
              </w:tc>
              <w:tc>
                <w:tcPr>
                  <w:tcW w:w="4320" w:type="dxa"/>
                  <w:vAlign w:val="center"/>
                </w:tcPr>
                <w:p w14:paraId="7A542FA6" w14:textId="6B4F40BF" w:rsidR="004D24EB" w:rsidRPr="00B46BAB" w:rsidRDefault="00C61612" w:rsidP="005A4D90">
                  <w:pPr>
                    <w:framePr w:hSpace="180" w:wrap="around" w:vAnchor="text" w:hAnchor="margin" w:y="-2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bCs w:val="0"/>
                      <w:color w:val="auto"/>
                      <w:highlight w:val="yellow"/>
                    </w:rPr>
                  </w:pPr>
                  <w:r>
                    <w:rPr>
                      <w:b w:val="0"/>
                      <w:bCs w:val="0"/>
                      <w:color w:val="auto"/>
                    </w:rPr>
                    <w:t>500D Cordura</w:t>
                  </w:r>
                </w:p>
              </w:tc>
            </w:tr>
            <w:tr w:rsidR="004D24EB" w14:paraId="036A4BE0" w14:textId="77777777" w:rsidTr="00B6376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8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320" w:type="dxa"/>
                  <w:vAlign w:val="center"/>
                </w:tcPr>
                <w:p w14:paraId="425D03D0" w14:textId="626817A9" w:rsidR="004D24EB" w:rsidRDefault="00B63763" w:rsidP="005A4D90">
                  <w:pPr>
                    <w:framePr w:hSpace="180" w:wrap="around" w:vAnchor="text" w:hAnchor="margin" w:y="-2"/>
                    <w:rPr>
                      <w:color w:val="auto"/>
                    </w:rPr>
                  </w:pPr>
                  <w:r>
                    <w:rPr>
                      <w:color w:val="auto"/>
                    </w:rPr>
                    <w:t>Trims</w:t>
                  </w:r>
                </w:p>
              </w:tc>
              <w:tc>
                <w:tcPr>
                  <w:tcW w:w="4320" w:type="dxa"/>
                  <w:vAlign w:val="center"/>
                </w:tcPr>
                <w:p w14:paraId="05680A93" w14:textId="4DCAA6A3" w:rsidR="00B63763" w:rsidRPr="00011966" w:rsidRDefault="00011966" w:rsidP="005A4D90">
                  <w:pPr>
                    <w:framePr w:hSpace="180" w:wrap="around" w:vAnchor="text" w:hAnchor="margin" w:y="-2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color w:val="auto"/>
                    </w:rPr>
                  </w:pPr>
                  <w:r>
                    <w:rPr>
                      <w:color w:val="auto"/>
                    </w:rPr>
                    <w:t>Clear Sheet, Velcro Loop 50mm, Velcro Loop 25mm, Velcro Hook 25mm, Elastic Tape 100mm, Para Cord 3.5mm</w:t>
                  </w:r>
                  <w:r w:rsidR="00763F61">
                    <w:rPr>
                      <w:color w:val="auto"/>
                    </w:rPr>
                    <w:t xml:space="preserve"> </w:t>
                  </w:r>
                </w:p>
              </w:tc>
            </w:tr>
          </w:tbl>
          <w:p w14:paraId="44988A53" w14:textId="54F34974" w:rsidR="00C8732B" w:rsidRPr="00C8732B" w:rsidRDefault="00C8732B" w:rsidP="00763F61"/>
        </w:tc>
      </w:tr>
    </w:tbl>
    <w:p w14:paraId="206BD169" w14:textId="133159AB" w:rsidR="002750DA" w:rsidRDefault="002750DA" w:rsidP="00DE4BCC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0014B8" w:rsidRPr="00DE4BCC" w14:paraId="33D54CB3" w14:textId="77777777" w:rsidTr="00352F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8461660" w14:textId="3FCC36C1" w:rsidR="000014B8" w:rsidRPr="00DE4BCC" w:rsidRDefault="000014B8" w:rsidP="00352FD4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0014B8" w:rsidRPr="00DE4BCC" w14:paraId="6545BCC0" w14:textId="77777777" w:rsidTr="003B0804">
        <w:trPr>
          <w:trHeight w:val="6617"/>
        </w:trPr>
        <w:tc>
          <w:tcPr>
            <w:tcW w:w="5000" w:type="pct"/>
          </w:tcPr>
          <w:p w14:paraId="18EC3131" w14:textId="7BB00F63" w:rsidR="000014B8" w:rsidRPr="00B65B11" w:rsidRDefault="003C6F18" w:rsidP="00352FD4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3072" behindDoc="0" locked="0" layoutInCell="1" allowOverlap="1" wp14:anchorId="78956609" wp14:editId="352C52F3">
                      <wp:simplePos x="0" y="0"/>
                      <wp:positionH relativeFrom="column">
                        <wp:posOffset>3046307</wp:posOffset>
                      </wp:positionH>
                      <wp:positionV relativeFrom="paragraph">
                        <wp:posOffset>174836</wp:posOffset>
                      </wp:positionV>
                      <wp:extent cx="1645920" cy="1185334"/>
                      <wp:effectExtent l="0" t="0" r="11430" b="1524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45920" cy="11853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F4E4E8D" w14:textId="77777777" w:rsidR="00414046" w:rsidRDefault="00414046" w:rsidP="00414046">
                                  <w:r>
                                    <w:t>Item: VELCRO LOOP 50MM</w:t>
                                  </w:r>
                                </w:p>
                                <w:p w14:paraId="0A2864B2" w14:textId="77777777" w:rsidR="00414046" w:rsidRDefault="00414046" w:rsidP="00414046">
                                  <w:r>
                                    <w:t xml:space="preserve">Style Color: TFP </w:t>
                                  </w:r>
                                </w:p>
                                <w:p w14:paraId="4AABC29A" w14:textId="0E95227C" w:rsidR="00414046" w:rsidRDefault="00414046" w:rsidP="00414046">
                                  <w:r>
                                    <w:t>RM Color: TFP</w:t>
                                  </w:r>
                                </w:p>
                                <w:p w14:paraId="5374D029" w14:textId="4EAC5B17" w:rsidR="003C6F18" w:rsidRDefault="003C6F18" w:rsidP="003C6F18">
                                  <w:r>
                                    <w:t>Style Color: MCAM</w:t>
                                  </w:r>
                                </w:p>
                                <w:p w14:paraId="0A58AB11" w14:textId="69E03DBF" w:rsidR="003C6F18" w:rsidRDefault="003C6F18" w:rsidP="00414046">
                                  <w:r>
                                    <w:t>RM Color: MCAM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895660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" o:spid="_x0000_s1026" type="#_x0000_t202" style="position:absolute;margin-left:239.85pt;margin-top:13.75pt;width:129.6pt;height:93.35pt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" fillcolor="white [3201]" strokeweight=".5pt">
                      <v:textbox>
                        <w:txbxContent>
                          <w:p w14:paraId="4F4E4E8D" w14:textId="77777777" w:rsidR="00414046" w:rsidRDefault="00414046" w:rsidP="00414046">
                            <w:r>
                              <w:t>Item: VELCRO LOOP 50MM</w:t>
                            </w:r>
                          </w:p>
                          <w:p w14:paraId="0A2864B2" w14:textId="77777777" w:rsidR="00414046" w:rsidRDefault="00414046" w:rsidP="00414046">
                            <w:r>
                              <w:t xml:space="preserve">Style Color: TFP </w:t>
                            </w:r>
                          </w:p>
                          <w:p w14:paraId="4AABC29A" w14:textId="0E95227C" w:rsidR="00414046" w:rsidRDefault="00414046" w:rsidP="00414046">
                            <w:r>
                              <w:t>RM Color: TFP</w:t>
                            </w:r>
                          </w:p>
                          <w:p w14:paraId="5374D029" w14:textId="4EAC5B17" w:rsidR="003C6F18" w:rsidRDefault="003C6F18" w:rsidP="003C6F18">
                            <w:r>
                              <w:t>Style Color: MCAM</w:t>
                            </w:r>
                          </w:p>
                          <w:p w14:paraId="0A58AB11" w14:textId="69E03DBF" w:rsidR="003C6F18" w:rsidRDefault="003C6F18" w:rsidP="00414046">
                            <w:r>
                              <w:t>RM Color: MCAM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B0804">
              <w:rPr>
                <w:noProof/>
              </w:rPr>
              <w:drawing>
                <wp:anchor distT="0" distB="0" distL="114300" distR="114300" simplePos="0" relativeHeight="252132352" behindDoc="0" locked="0" layoutInCell="1" allowOverlap="1" wp14:anchorId="4EF6BAA8" wp14:editId="383786E6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193041</wp:posOffset>
                  </wp:positionV>
                  <wp:extent cx="2428875" cy="3005472"/>
                  <wp:effectExtent l="0" t="0" r="0" b="4445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6434" cy="30148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DDCF3BA" w14:textId="5DDDA314" w:rsidR="000014B8" w:rsidRPr="00C8670E" w:rsidRDefault="000014B8" w:rsidP="00352FD4"/>
          <w:p w14:paraId="36C34557" w14:textId="024CC19F" w:rsidR="000014B8" w:rsidRPr="00C8670E" w:rsidRDefault="000014B8" w:rsidP="00352FD4"/>
          <w:p w14:paraId="7C47DC17" w14:textId="6A132645" w:rsidR="000014B8" w:rsidRPr="00C8670E" w:rsidRDefault="000014B8" w:rsidP="00352FD4"/>
          <w:p w14:paraId="6BD3551D" w14:textId="540FA629" w:rsidR="000014B8" w:rsidRPr="00C8670E" w:rsidRDefault="00414046" w:rsidP="00352FD4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3376" behindDoc="0" locked="0" layoutInCell="1" allowOverlap="1" wp14:anchorId="683093EA" wp14:editId="191211B2">
                      <wp:simplePos x="0" y="0"/>
                      <wp:positionH relativeFrom="column">
                        <wp:posOffset>1499235</wp:posOffset>
                      </wp:positionH>
                      <wp:positionV relativeFrom="paragraph">
                        <wp:posOffset>133985</wp:posOffset>
                      </wp:positionV>
                      <wp:extent cx="1581150" cy="730250"/>
                      <wp:effectExtent l="38100" t="0" r="19050" b="50800"/>
                      <wp:wrapNone/>
                      <wp:docPr id="18" name="Straight Arrow Connector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81150" cy="73025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B23789A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8" o:spid="_x0000_s1026" type="#_x0000_t32" style="position:absolute;margin-left:118.05pt;margin-top:10.55pt;width:124.5pt;height:57.5pt;flip:x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57535FE" w14:textId="0212E098" w:rsidR="000014B8" w:rsidRDefault="000014B8" w:rsidP="00352FD4"/>
          <w:p w14:paraId="1CA51FE0" w14:textId="4736A0E7" w:rsidR="000014B8" w:rsidRDefault="000014B8" w:rsidP="00352FD4"/>
          <w:p w14:paraId="05C49C9C" w14:textId="0AEE2B6B" w:rsidR="000014B8" w:rsidRDefault="003C6F18" w:rsidP="00352FD4">
            <w:pPr>
              <w:rPr>
                <w:noProof/>
                <w14:ligatures w14:val="standar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7168" behindDoc="0" locked="0" layoutInCell="1" allowOverlap="1" wp14:anchorId="2F9025C3" wp14:editId="05AFFA7E">
                      <wp:simplePos x="0" y="0"/>
                      <wp:positionH relativeFrom="column">
                        <wp:posOffset>2961429</wp:posOffset>
                      </wp:positionH>
                      <wp:positionV relativeFrom="paragraph">
                        <wp:posOffset>50588</wp:posOffset>
                      </wp:positionV>
                      <wp:extent cx="1786467" cy="704850"/>
                      <wp:effectExtent l="0" t="0" r="23495" b="19050"/>
                      <wp:wrapNone/>
                      <wp:docPr id="5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86467" cy="7048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C0E463C" w14:textId="03F77A68" w:rsidR="00414046" w:rsidRDefault="00414046" w:rsidP="00414046">
                                  <w:r>
                                    <w:t>Item: CLEAR SHEET</w:t>
                                  </w:r>
                                </w:p>
                                <w:p w14:paraId="3AA94676" w14:textId="7A4D0674" w:rsidR="00414046" w:rsidRDefault="00414046" w:rsidP="00414046">
                                  <w:r>
                                    <w:t xml:space="preserve">Style Color: </w:t>
                                  </w:r>
                                  <w:r w:rsidR="003C6F18">
                                    <w:t>ALL COLOUR</w:t>
                                  </w:r>
                                </w:p>
                                <w:p w14:paraId="0B00FCDB" w14:textId="70DC8EC0" w:rsidR="00414046" w:rsidRDefault="00414046" w:rsidP="00414046">
                                  <w:r>
                                    <w:t>RM Color:  CLEAR</w:t>
                                  </w:r>
                                </w:p>
                                <w:p w14:paraId="3FF104D2" w14:textId="77777777" w:rsidR="00414046" w:rsidRDefault="00414046" w:rsidP="00414046">
                                  <w: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9025C3" id="Text Box 5" o:spid="_x0000_s1027" type="#_x0000_t202" style="position:absolute;margin-left:233.2pt;margin-top:4pt;width:140.65pt;height:55.5pt;z-index:25216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" fillcolor="white [3201]" strokeweight=".5pt">
                      <v:textbox>
                        <w:txbxContent>
                          <w:p w14:paraId="2C0E463C" w14:textId="03F77A68" w:rsidR="00414046" w:rsidRDefault="00414046" w:rsidP="00414046">
                            <w:r>
                              <w:t>Item: CLEAR SHEET</w:t>
                            </w:r>
                          </w:p>
                          <w:p w14:paraId="3AA94676" w14:textId="7A4D0674" w:rsidR="00414046" w:rsidRDefault="00414046" w:rsidP="00414046">
                            <w:r>
                              <w:t xml:space="preserve">Style Color: </w:t>
                            </w:r>
                            <w:r w:rsidR="003C6F18">
                              <w:t>ALL COLOUR</w:t>
                            </w:r>
                          </w:p>
                          <w:p w14:paraId="0B00FCDB" w14:textId="70DC8EC0" w:rsidR="00414046" w:rsidRDefault="00414046" w:rsidP="00414046">
                            <w:r>
                              <w:t>RM Color:  CLEAR</w:t>
                            </w:r>
                          </w:p>
                          <w:p w14:paraId="3FF104D2" w14:textId="77777777" w:rsidR="00414046" w:rsidRDefault="00414046" w:rsidP="00414046">
                            <w: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2B8C40B" w14:textId="13173F8D" w:rsidR="000014B8" w:rsidRPr="00C8670E" w:rsidRDefault="003C6F18" w:rsidP="00352FD4">
            <w:pPr>
              <w:tabs>
                <w:tab w:val="left" w:pos="6540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5120" behindDoc="0" locked="0" layoutInCell="1" allowOverlap="1" wp14:anchorId="79EDDB90" wp14:editId="23E0EA5D">
                      <wp:simplePos x="0" y="0"/>
                      <wp:positionH relativeFrom="column">
                        <wp:posOffset>2919518</wp:posOffset>
                      </wp:positionH>
                      <wp:positionV relativeFrom="paragraph">
                        <wp:posOffset>931121</wp:posOffset>
                      </wp:positionV>
                      <wp:extent cx="1280160" cy="1151466"/>
                      <wp:effectExtent l="0" t="0" r="15240" b="10795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80160" cy="115146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82848C1" w14:textId="77777777" w:rsidR="00414046" w:rsidRDefault="00414046" w:rsidP="00414046">
                                  <w:r>
                                    <w:t>Item: CODURA 500D</w:t>
                                  </w:r>
                                </w:p>
                                <w:p w14:paraId="5C410214" w14:textId="77777777" w:rsidR="003C6F18" w:rsidRDefault="003C6F18" w:rsidP="003C6F18">
                                  <w:r>
                                    <w:t xml:space="preserve">Style Color: TFP </w:t>
                                  </w:r>
                                </w:p>
                                <w:p w14:paraId="44F9AA68" w14:textId="77777777" w:rsidR="003C6F18" w:rsidRDefault="003C6F18" w:rsidP="003C6F18">
                                  <w:r>
                                    <w:t>RM Color: TFP</w:t>
                                  </w:r>
                                </w:p>
                                <w:p w14:paraId="390B3C43" w14:textId="77777777" w:rsidR="003C6F18" w:rsidRDefault="003C6F18" w:rsidP="003C6F18">
                                  <w:r>
                                    <w:t>Style Color: MCAM</w:t>
                                  </w:r>
                                </w:p>
                                <w:p w14:paraId="7F13A011" w14:textId="77777777" w:rsidR="003C6F18" w:rsidRDefault="003C6F18" w:rsidP="003C6F18">
                                  <w:r>
                                    <w:t>RM Color: MCAM</w:t>
                                  </w:r>
                                </w:p>
                                <w:p w14:paraId="4E42AF54" w14:textId="77777777" w:rsidR="00414046" w:rsidRDefault="00414046" w:rsidP="00414046">
                                  <w: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EDDB90" id="Text Box 4" o:spid="_x0000_s1028" type="#_x0000_t202" style="position:absolute;margin-left:229.9pt;margin-top:73.3pt;width:100.8pt;height:90.65pt;z-index:25216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" fillcolor="white [3201]" strokeweight=".5pt">
                      <v:textbox>
                        <w:txbxContent>
                          <w:p w14:paraId="482848C1" w14:textId="77777777" w:rsidR="00414046" w:rsidRDefault="00414046" w:rsidP="00414046">
                            <w:r>
                              <w:t>Item: CODURA 500D</w:t>
                            </w:r>
                          </w:p>
                          <w:p w14:paraId="5C410214" w14:textId="77777777" w:rsidR="003C6F18" w:rsidRDefault="003C6F18" w:rsidP="003C6F18">
                            <w:r>
                              <w:t xml:space="preserve">Style Color: TFP </w:t>
                            </w:r>
                          </w:p>
                          <w:p w14:paraId="44F9AA68" w14:textId="77777777" w:rsidR="003C6F18" w:rsidRDefault="003C6F18" w:rsidP="003C6F18">
                            <w:r>
                              <w:t>RM Color: TFP</w:t>
                            </w:r>
                          </w:p>
                          <w:p w14:paraId="390B3C43" w14:textId="77777777" w:rsidR="003C6F18" w:rsidRDefault="003C6F18" w:rsidP="003C6F18">
                            <w:r>
                              <w:t>Style Color: MCAM</w:t>
                            </w:r>
                          </w:p>
                          <w:p w14:paraId="7F13A011" w14:textId="77777777" w:rsidR="003C6F18" w:rsidRDefault="003C6F18" w:rsidP="003C6F18">
                            <w:r>
                              <w:t>RM Color: MCAM</w:t>
                            </w:r>
                          </w:p>
                          <w:p w14:paraId="4E42AF54" w14:textId="77777777" w:rsidR="00414046" w:rsidRDefault="00414046" w:rsidP="00414046">
                            <w: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1404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6448" behindDoc="0" locked="0" layoutInCell="1" allowOverlap="1" wp14:anchorId="3EC75E47" wp14:editId="1EE9363C">
                      <wp:simplePos x="0" y="0"/>
                      <wp:positionH relativeFrom="column">
                        <wp:posOffset>1556385</wp:posOffset>
                      </wp:positionH>
                      <wp:positionV relativeFrom="paragraph">
                        <wp:posOffset>929005</wp:posOffset>
                      </wp:positionV>
                      <wp:extent cx="1346200" cy="425450"/>
                      <wp:effectExtent l="38100" t="38100" r="25400" b="31750"/>
                      <wp:wrapNone/>
                      <wp:docPr id="22" name="Straight Arrow Connector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346200" cy="42545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F5ADA2C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2" o:spid="_x0000_s1026" type="#_x0000_t32" style="position:absolute;margin-left:122.55pt;margin-top:73.15pt;width:106pt;height:33.5pt;flip:x y;z-index:25213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 w:rsidR="0041404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4400" behindDoc="0" locked="0" layoutInCell="1" allowOverlap="1" wp14:anchorId="22B8CF7F" wp14:editId="2EA0591E">
                      <wp:simplePos x="0" y="0"/>
                      <wp:positionH relativeFrom="column">
                        <wp:posOffset>1346835</wp:posOffset>
                      </wp:positionH>
                      <wp:positionV relativeFrom="paragraph">
                        <wp:posOffset>363855</wp:posOffset>
                      </wp:positionV>
                      <wp:extent cx="1612900" cy="165100"/>
                      <wp:effectExtent l="38100" t="0" r="25400" b="82550"/>
                      <wp:wrapNone/>
                      <wp:docPr id="20" name="Straight Arrow Connector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12900" cy="1651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76F021" id="Straight Arrow Connector 20" o:spid="_x0000_s1026" type="#_x0000_t32" style="position:absolute;margin-left:106.05pt;margin-top:28.65pt;width:127pt;height:13pt;flip:x;z-index:25213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 w:rsidR="000014B8">
              <w:tab/>
            </w:r>
          </w:p>
        </w:tc>
      </w:tr>
    </w:tbl>
    <w:p w14:paraId="4AC40146" w14:textId="77777777" w:rsidR="00B63763" w:rsidRDefault="00B63763" w:rsidP="00DE4BCC">
      <w:pPr>
        <w:rPr>
          <w:color w:val="auto"/>
        </w:rPr>
      </w:pPr>
    </w:p>
    <w:p w14:paraId="0A80E094" w14:textId="745780B2" w:rsidR="00433A09" w:rsidRDefault="00433A09" w:rsidP="00433A09"/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8B6319" w:rsidRPr="00DE4BCC" w14:paraId="1FCE50D2" w14:textId="77777777" w:rsidTr="00AC2C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39E4F66C" w14:textId="77777777" w:rsidR="008B6319" w:rsidRPr="00DE4BCC" w:rsidRDefault="008B6319" w:rsidP="00AC2C8E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8B6319" w:rsidRPr="00DE4BCC" w14:paraId="03B03ABE" w14:textId="77777777" w:rsidTr="000014B8">
        <w:trPr>
          <w:trHeight w:val="12743"/>
        </w:trPr>
        <w:tc>
          <w:tcPr>
            <w:tcW w:w="5000" w:type="pct"/>
          </w:tcPr>
          <w:p w14:paraId="4EF64197" w14:textId="1935CE05" w:rsidR="008B6319" w:rsidRDefault="00F21E48" w:rsidP="008B6319">
            <w:r>
              <w:rPr>
                <w:noProof/>
              </w:rPr>
              <w:drawing>
                <wp:anchor distT="0" distB="0" distL="114300" distR="114300" simplePos="0" relativeHeight="252137472" behindDoc="0" locked="0" layoutInCell="1" allowOverlap="1" wp14:anchorId="2A17F5FE" wp14:editId="255BA8AB">
                  <wp:simplePos x="0" y="0"/>
                  <wp:positionH relativeFrom="column">
                    <wp:posOffset>153035</wp:posOffset>
                  </wp:positionH>
                  <wp:positionV relativeFrom="paragraph">
                    <wp:posOffset>213995</wp:posOffset>
                  </wp:positionV>
                  <wp:extent cx="2171464" cy="3021330"/>
                  <wp:effectExtent l="0" t="0" r="635" b="7620"/>
                  <wp:wrapNone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464" cy="3021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2423061" w14:textId="68EB23A8" w:rsidR="000014B8" w:rsidRDefault="000014B8" w:rsidP="000014B8">
            <w:pPr>
              <w:jc w:val="center"/>
            </w:pPr>
          </w:p>
          <w:p w14:paraId="4C0A8AAC" w14:textId="3EA49DB8" w:rsidR="000014B8" w:rsidRPr="000014B8" w:rsidRDefault="000014B8" w:rsidP="000014B8"/>
          <w:p w14:paraId="2848A1F6" w14:textId="5E5980A8" w:rsidR="000014B8" w:rsidRPr="000014B8" w:rsidRDefault="003C6F18" w:rsidP="000014B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8976" behindDoc="0" locked="0" layoutInCell="1" allowOverlap="1" wp14:anchorId="5E9B9268" wp14:editId="21FC3996">
                      <wp:simplePos x="0" y="0"/>
                      <wp:positionH relativeFrom="column">
                        <wp:posOffset>2622762</wp:posOffset>
                      </wp:positionH>
                      <wp:positionV relativeFrom="paragraph">
                        <wp:posOffset>133350</wp:posOffset>
                      </wp:positionV>
                      <wp:extent cx="1280160" cy="1185333"/>
                      <wp:effectExtent l="0" t="0" r="15240" b="15240"/>
                      <wp:wrapNone/>
                      <wp:docPr id="1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80160" cy="118533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C180571" w14:textId="77777777" w:rsidR="00414046" w:rsidRDefault="00414046" w:rsidP="00414046">
                                  <w:r>
                                    <w:t>Item: CODURA 500D</w:t>
                                  </w:r>
                                </w:p>
                                <w:p w14:paraId="787BF416" w14:textId="77777777" w:rsidR="003C6F18" w:rsidRDefault="003C6F18" w:rsidP="003C6F18">
                                  <w:r>
                                    <w:t xml:space="preserve">Style Color: TFP </w:t>
                                  </w:r>
                                </w:p>
                                <w:p w14:paraId="464FDC43" w14:textId="77777777" w:rsidR="003C6F18" w:rsidRDefault="003C6F18" w:rsidP="003C6F18">
                                  <w:r>
                                    <w:t>RM Color: TFP</w:t>
                                  </w:r>
                                </w:p>
                                <w:p w14:paraId="00C1E251" w14:textId="77777777" w:rsidR="003C6F18" w:rsidRDefault="003C6F18" w:rsidP="003C6F18">
                                  <w:r>
                                    <w:t>Style Color: MCAM</w:t>
                                  </w:r>
                                </w:p>
                                <w:p w14:paraId="2913E716" w14:textId="77777777" w:rsidR="003C6F18" w:rsidRDefault="003C6F18" w:rsidP="003C6F18">
                                  <w:r>
                                    <w:t>RM Color: MCAM</w:t>
                                  </w:r>
                                </w:p>
                                <w:p w14:paraId="6440D692" w14:textId="77777777" w:rsidR="00414046" w:rsidRDefault="00414046" w:rsidP="00414046">
                                  <w: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9B9268" id="Text Box 1" o:spid="_x0000_s1029" type="#_x0000_t202" style="position:absolute;margin-left:206.5pt;margin-top:10.5pt;width:100.8pt;height:93.35pt;z-index:25215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" fillcolor="white [3201]" strokeweight=".5pt">
                      <v:textbox>
                        <w:txbxContent>
                          <w:p w14:paraId="4C180571" w14:textId="77777777" w:rsidR="00414046" w:rsidRDefault="00414046" w:rsidP="00414046">
                            <w:r>
                              <w:t>Item: CODURA 500D</w:t>
                            </w:r>
                          </w:p>
                          <w:p w14:paraId="787BF416" w14:textId="77777777" w:rsidR="003C6F18" w:rsidRDefault="003C6F18" w:rsidP="003C6F18">
                            <w:r>
                              <w:t xml:space="preserve">Style Color: TFP </w:t>
                            </w:r>
                          </w:p>
                          <w:p w14:paraId="464FDC43" w14:textId="77777777" w:rsidR="003C6F18" w:rsidRDefault="003C6F18" w:rsidP="003C6F18">
                            <w:r>
                              <w:t>RM Color: TFP</w:t>
                            </w:r>
                          </w:p>
                          <w:p w14:paraId="00C1E251" w14:textId="77777777" w:rsidR="003C6F18" w:rsidRDefault="003C6F18" w:rsidP="003C6F18">
                            <w:r>
                              <w:t>Style Color: MCAM</w:t>
                            </w:r>
                          </w:p>
                          <w:p w14:paraId="2913E716" w14:textId="77777777" w:rsidR="003C6F18" w:rsidRDefault="003C6F18" w:rsidP="003C6F18">
                            <w:r>
                              <w:t>RM Color: MCAM</w:t>
                            </w:r>
                          </w:p>
                          <w:p w14:paraId="6440D692" w14:textId="77777777" w:rsidR="00414046" w:rsidRDefault="00414046" w:rsidP="00414046">
                            <w: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95787C6" w14:textId="18509DDD" w:rsidR="000014B8" w:rsidRPr="000014B8" w:rsidRDefault="000014B8" w:rsidP="000014B8"/>
          <w:p w14:paraId="28511522" w14:textId="5E5E2FB8" w:rsidR="000014B8" w:rsidRPr="000014B8" w:rsidRDefault="000014B8" w:rsidP="000014B8"/>
          <w:p w14:paraId="496A9394" w14:textId="5B75D7A2" w:rsidR="000014B8" w:rsidRPr="000014B8" w:rsidRDefault="000014B8" w:rsidP="000014B8"/>
          <w:p w14:paraId="279DDEB1" w14:textId="2182A94C" w:rsidR="000014B8" w:rsidRPr="000014B8" w:rsidRDefault="00F21E48" w:rsidP="000014B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9520" behindDoc="0" locked="0" layoutInCell="1" allowOverlap="1" wp14:anchorId="20530A2C" wp14:editId="6462407B">
                      <wp:simplePos x="0" y="0"/>
                      <wp:positionH relativeFrom="column">
                        <wp:posOffset>1429385</wp:posOffset>
                      </wp:positionH>
                      <wp:positionV relativeFrom="paragraph">
                        <wp:posOffset>113030</wp:posOffset>
                      </wp:positionV>
                      <wp:extent cx="1228725" cy="504825"/>
                      <wp:effectExtent l="38100" t="0" r="28575" b="66675"/>
                      <wp:wrapNone/>
                      <wp:docPr id="26" name="Straight Arrow Connector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28725" cy="50482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99D15A" id="Straight Arrow Connector 26" o:spid="_x0000_s1026" type="#_x0000_t32" style="position:absolute;margin-left:112.55pt;margin-top:8.9pt;width:96.75pt;height:39.75pt;flip:x;z-index:252139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8496" behindDoc="0" locked="0" layoutInCell="1" allowOverlap="1" wp14:anchorId="1432D955" wp14:editId="03910255">
                      <wp:simplePos x="0" y="0"/>
                      <wp:positionH relativeFrom="column">
                        <wp:posOffset>1257935</wp:posOffset>
                      </wp:positionH>
                      <wp:positionV relativeFrom="paragraph">
                        <wp:posOffset>113030</wp:posOffset>
                      </wp:positionV>
                      <wp:extent cx="1400175" cy="0"/>
                      <wp:effectExtent l="38100" t="76200" r="0" b="95250"/>
                      <wp:wrapNone/>
                      <wp:docPr id="24" name="Straight Arrow Connector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0017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B9C389" id="Straight Arrow Connector 24" o:spid="_x0000_s1026" type="#_x0000_t32" style="position:absolute;margin-left:99.05pt;margin-top:8.9pt;width:110.25pt;height:0;flip:x;z-index:25213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987EF9E" w14:textId="1B928DAC" w:rsidR="000014B8" w:rsidRDefault="000014B8" w:rsidP="000014B8"/>
          <w:p w14:paraId="15648387" w14:textId="5B4AB0FA" w:rsidR="000014B8" w:rsidRDefault="000014B8" w:rsidP="000014B8"/>
          <w:p w14:paraId="158581B9" w14:textId="0371E456" w:rsidR="000014B8" w:rsidRDefault="003C6F18" w:rsidP="000014B8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1024" behindDoc="0" locked="0" layoutInCell="1" allowOverlap="1" wp14:anchorId="58587022" wp14:editId="0BAAC123">
                      <wp:simplePos x="0" y="0"/>
                      <wp:positionH relativeFrom="column">
                        <wp:posOffset>3342640</wp:posOffset>
                      </wp:positionH>
                      <wp:positionV relativeFrom="paragraph">
                        <wp:posOffset>212936</wp:posOffset>
                      </wp:positionV>
                      <wp:extent cx="1645920" cy="1168400"/>
                      <wp:effectExtent l="0" t="0" r="11430" b="12700"/>
                      <wp:wrapNone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45920" cy="1168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1F5A5C8" w14:textId="5B7F592D" w:rsidR="00414046" w:rsidRDefault="00414046" w:rsidP="00414046">
                                  <w:r>
                                    <w:t>Item: VELCRO LOOP 25MM</w:t>
                                  </w:r>
                                </w:p>
                                <w:p w14:paraId="487F030D" w14:textId="77777777" w:rsidR="003C6F18" w:rsidRDefault="003C6F18" w:rsidP="003C6F18">
                                  <w:r>
                                    <w:t xml:space="preserve">Style Color: TFP </w:t>
                                  </w:r>
                                </w:p>
                                <w:p w14:paraId="4BA4F804" w14:textId="77777777" w:rsidR="003C6F18" w:rsidRDefault="003C6F18" w:rsidP="003C6F18">
                                  <w:r>
                                    <w:t>RM Color: TFP</w:t>
                                  </w:r>
                                </w:p>
                                <w:p w14:paraId="12CB99AE" w14:textId="77777777" w:rsidR="003C6F18" w:rsidRDefault="003C6F18" w:rsidP="003C6F18">
                                  <w:r>
                                    <w:t>Style Color: MCAM</w:t>
                                  </w:r>
                                </w:p>
                                <w:p w14:paraId="27D37517" w14:textId="77777777" w:rsidR="003C6F18" w:rsidRDefault="003C6F18" w:rsidP="003C6F18">
                                  <w:r>
                                    <w:t>RM Color: MCAM</w:t>
                                  </w:r>
                                </w:p>
                                <w:p w14:paraId="4827473E" w14:textId="3EE09348" w:rsidR="00414046" w:rsidRDefault="00414046" w:rsidP="003C6F18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587022" id="Text Box 2" o:spid="_x0000_s1030" type="#_x0000_t202" style="position:absolute;left:0;text-align:left;margin-left:263.2pt;margin-top:16.75pt;width:129.6pt;height:92pt;z-index:25216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" fillcolor="white [3201]" strokeweight=".5pt">
                      <v:textbox>
                        <w:txbxContent>
                          <w:p w14:paraId="71F5A5C8" w14:textId="5B7F592D" w:rsidR="00414046" w:rsidRDefault="00414046" w:rsidP="00414046">
                            <w:r>
                              <w:t>Item: VELCRO LOOP 25MM</w:t>
                            </w:r>
                          </w:p>
                          <w:p w14:paraId="487F030D" w14:textId="77777777" w:rsidR="003C6F18" w:rsidRDefault="003C6F18" w:rsidP="003C6F18">
                            <w:r>
                              <w:t xml:space="preserve">Style Color: TFP </w:t>
                            </w:r>
                          </w:p>
                          <w:p w14:paraId="4BA4F804" w14:textId="77777777" w:rsidR="003C6F18" w:rsidRDefault="003C6F18" w:rsidP="003C6F18">
                            <w:r>
                              <w:t>RM Color: TFP</w:t>
                            </w:r>
                          </w:p>
                          <w:p w14:paraId="12CB99AE" w14:textId="77777777" w:rsidR="003C6F18" w:rsidRDefault="003C6F18" w:rsidP="003C6F18">
                            <w:r>
                              <w:t>Style Color: MCAM</w:t>
                            </w:r>
                          </w:p>
                          <w:p w14:paraId="27D37517" w14:textId="77777777" w:rsidR="003C6F18" w:rsidRDefault="003C6F18" w:rsidP="003C6F18">
                            <w:r>
                              <w:t>RM Color: MCAM</w:t>
                            </w:r>
                          </w:p>
                          <w:p w14:paraId="4827473E" w14:textId="3EE09348" w:rsidR="00414046" w:rsidRDefault="00414046" w:rsidP="003C6F18"/>
                        </w:txbxContent>
                      </v:textbox>
                    </v:shape>
                  </w:pict>
                </mc:Fallback>
              </mc:AlternateContent>
            </w:r>
          </w:p>
          <w:p w14:paraId="2CB43E58" w14:textId="0EB2AB04" w:rsidR="000014B8" w:rsidRPr="000014B8" w:rsidRDefault="000014B8" w:rsidP="000014B8"/>
          <w:p w14:paraId="3C843DEB" w14:textId="0BB7CF2B" w:rsidR="000014B8" w:rsidRPr="000014B8" w:rsidRDefault="000014B8" w:rsidP="000014B8"/>
          <w:p w14:paraId="43DA3337" w14:textId="7A900DE4" w:rsidR="000014B8" w:rsidRPr="000014B8" w:rsidRDefault="000014B8" w:rsidP="000014B8"/>
          <w:p w14:paraId="7D6C9924" w14:textId="3B348BEB" w:rsidR="000014B8" w:rsidRPr="000014B8" w:rsidRDefault="000014B8" w:rsidP="000014B8"/>
          <w:p w14:paraId="210C7AFF" w14:textId="19844C10" w:rsidR="000014B8" w:rsidRDefault="00F21E48" w:rsidP="000014B8">
            <w:r>
              <w:rPr>
                <w:noProof/>
              </w:rPr>
              <w:drawing>
                <wp:anchor distT="0" distB="0" distL="114300" distR="114300" simplePos="0" relativeHeight="252140544" behindDoc="0" locked="0" layoutInCell="1" allowOverlap="1" wp14:anchorId="54151A08" wp14:editId="161A8B7F">
                  <wp:simplePos x="0" y="0"/>
                  <wp:positionH relativeFrom="column">
                    <wp:posOffset>153035</wp:posOffset>
                  </wp:positionH>
                  <wp:positionV relativeFrom="paragraph">
                    <wp:posOffset>194945</wp:posOffset>
                  </wp:positionV>
                  <wp:extent cx="2820113" cy="1995170"/>
                  <wp:effectExtent l="0" t="0" r="0" b="508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0113" cy="1995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4331AA9" w14:textId="1D82BB53" w:rsidR="008E1A43" w:rsidRPr="008E1A43" w:rsidRDefault="003C6F18" w:rsidP="008E1A43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3616" behindDoc="0" locked="0" layoutInCell="1" allowOverlap="1" wp14:anchorId="400DE374" wp14:editId="6C63C0A1">
                      <wp:simplePos x="0" y="0"/>
                      <wp:positionH relativeFrom="column">
                        <wp:posOffset>1078017</wp:posOffset>
                      </wp:positionH>
                      <wp:positionV relativeFrom="paragraph">
                        <wp:posOffset>8467</wp:posOffset>
                      </wp:positionV>
                      <wp:extent cx="2281767" cy="1035050"/>
                      <wp:effectExtent l="38100" t="0" r="23495" b="69850"/>
                      <wp:wrapNone/>
                      <wp:docPr id="30" name="Straight Arrow Connector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81767" cy="103505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5A3CC7" id="Straight Arrow Connector 30" o:spid="_x0000_s1026" type="#_x0000_t32" style="position:absolute;margin-left:84.9pt;margin-top:.65pt;width:179.65pt;height:81.5pt;flip:x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CE86A02" w14:textId="03EDE97B" w:rsidR="008E1A43" w:rsidRPr="008E1A43" w:rsidRDefault="008E1A43" w:rsidP="008E1A43"/>
          <w:p w14:paraId="5EA432DE" w14:textId="4D43AD6D" w:rsidR="008E1A43" w:rsidRPr="008E1A43" w:rsidRDefault="003C6F18" w:rsidP="008E1A43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9216" behindDoc="0" locked="0" layoutInCell="1" allowOverlap="1" wp14:anchorId="5CD14E3D" wp14:editId="170F515C">
                      <wp:simplePos x="0" y="0"/>
                      <wp:positionH relativeFrom="column">
                        <wp:posOffset>3325495</wp:posOffset>
                      </wp:positionH>
                      <wp:positionV relativeFrom="paragraph">
                        <wp:posOffset>84032</wp:posOffset>
                      </wp:positionV>
                      <wp:extent cx="1797050" cy="1151466"/>
                      <wp:effectExtent l="0" t="0" r="12700" b="10795"/>
                      <wp:wrapNone/>
                      <wp:docPr id="7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97050" cy="115146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A5C0900" w14:textId="144E6E77" w:rsidR="00414046" w:rsidRDefault="00414046" w:rsidP="00414046">
                                  <w:r>
                                    <w:t>Item: ELASTIC TAPE 100MM</w:t>
                                  </w:r>
                                </w:p>
                                <w:p w14:paraId="17D219F9" w14:textId="77777777" w:rsidR="00414046" w:rsidRDefault="00414046" w:rsidP="00414046">
                                  <w:r>
                                    <w:t>Style Color: TFP</w:t>
                                  </w:r>
                                </w:p>
                                <w:p w14:paraId="723B182E" w14:textId="5A6B7B80" w:rsidR="00414046" w:rsidRDefault="00414046" w:rsidP="00414046">
                                  <w:r>
                                    <w:t xml:space="preserve">RM Color:  </w:t>
                                  </w:r>
                                  <w:r w:rsidR="003C6F18">
                                    <w:t>TFP</w:t>
                                  </w:r>
                                </w:p>
                                <w:p w14:paraId="4C0F41BF" w14:textId="77777777" w:rsidR="003C6F18" w:rsidRDefault="003C6F18" w:rsidP="003C6F18">
                                  <w:r>
                                    <w:t>Style Color: MCAM</w:t>
                                  </w:r>
                                </w:p>
                                <w:p w14:paraId="005A19D4" w14:textId="77777777" w:rsidR="003C6F18" w:rsidRDefault="003C6F18" w:rsidP="003C6F18">
                                  <w:r>
                                    <w:t>RM Color: MCAM</w:t>
                                  </w:r>
                                </w:p>
                                <w:p w14:paraId="601B9BCA" w14:textId="16A17B98" w:rsidR="00414046" w:rsidRDefault="00414046" w:rsidP="00414046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D14E3D" id="Text Box 7" o:spid="_x0000_s1031" type="#_x0000_t202" style="position:absolute;margin-left:261.85pt;margin-top:6.6pt;width:141.5pt;height:90.65pt;z-index:25216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" fillcolor="white [3201]" strokeweight=".5pt">
                      <v:textbox>
                        <w:txbxContent>
                          <w:p w14:paraId="5A5C0900" w14:textId="144E6E77" w:rsidR="00414046" w:rsidRDefault="00414046" w:rsidP="00414046">
                            <w:r>
                              <w:t>Item: ELASTIC TAPE 100MM</w:t>
                            </w:r>
                          </w:p>
                          <w:p w14:paraId="17D219F9" w14:textId="77777777" w:rsidR="00414046" w:rsidRDefault="00414046" w:rsidP="00414046">
                            <w:r>
                              <w:t>Style Color: TFP</w:t>
                            </w:r>
                          </w:p>
                          <w:p w14:paraId="723B182E" w14:textId="5A6B7B80" w:rsidR="00414046" w:rsidRDefault="00414046" w:rsidP="00414046">
                            <w:r>
                              <w:t xml:space="preserve">RM Color:  </w:t>
                            </w:r>
                            <w:r w:rsidR="003C6F18">
                              <w:t>TFP</w:t>
                            </w:r>
                          </w:p>
                          <w:p w14:paraId="4C0F41BF" w14:textId="77777777" w:rsidR="003C6F18" w:rsidRDefault="003C6F18" w:rsidP="003C6F18">
                            <w:r>
                              <w:t>Style Color: MCAM</w:t>
                            </w:r>
                          </w:p>
                          <w:p w14:paraId="005A19D4" w14:textId="77777777" w:rsidR="003C6F18" w:rsidRDefault="003C6F18" w:rsidP="003C6F18">
                            <w:r>
                              <w:t>RM Color: MCAM</w:t>
                            </w:r>
                          </w:p>
                          <w:p w14:paraId="601B9BCA" w14:textId="16A17B98" w:rsidR="00414046" w:rsidRDefault="00414046" w:rsidP="00414046"/>
                        </w:txbxContent>
                      </v:textbox>
                    </v:shape>
                  </w:pict>
                </mc:Fallback>
              </mc:AlternateContent>
            </w:r>
          </w:p>
          <w:p w14:paraId="2B1DDE95" w14:textId="789218D5" w:rsidR="008E1A43" w:rsidRPr="008E1A43" w:rsidRDefault="008E1A43" w:rsidP="008E1A43"/>
          <w:p w14:paraId="34F5D153" w14:textId="685984AC" w:rsidR="008E1A43" w:rsidRPr="008E1A43" w:rsidRDefault="008E1A43" w:rsidP="008E1A43"/>
          <w:p w14:paraId="31925673" w14:textId="138D00F5" w:rsidR="008E1A43" w:rsidRPr="008E1A43" w:rsidRDefault="008E1A43" w:rsidP="008E1A43"/>
          <w:p w14:paraId="09BC3B49" w14:textId="70A602E1" w:rsidR="008E1A43" w:rsidRDefault="00F21E48" w:rsidP="008E1A43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1568" behindDoc="0" locked="0" layoutInCell="1" allowOverlap="1" wp14:anchorId="198ED92F" wp14:editId="2A2CBB95">
                      <wp:simplePos x="0" y="0"/>
                      <wp:positionH relativeFrom="column">
                        <wp:posOffset>1433617</wp:posOffset>
                      </wp:positionH>
                      <wp:positionV relativeFrom="paragraph">
                        <wp:posOffset>159596</wp:posOffset>
                      </wp:positionV>
                      <wp:extent cx="1892300" cy="86783"/>
                      <wp:effectExtent l="38100" t="0" r="12700" b="85090"/>
                      <wp:wrapNone/>
                      <wp:docPr id="28" name="Straight Arrow Connector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92300" cy="8678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6A2376" id="Straight Arrow Connector 28" o:spid="_x0000_s1026" type="#_x0000_t32" style="position:absolute;margin-left:112.9pt;margin-top:12.55pt;width:149pt;height:6.85pt;flip:x;z-index:25214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40FEC6F" w14:textId="0FE15636" w:rsidR="008E1A43" w:rsidRPr="008E1A43" w:rsidRDefault="008E1A43" w:rsidP="008E1A43"/>
          <w:p w14:paraId="6EA103FA" w14:textId="5B13813B" w:rsidR="008E1A43" w:rsidRDefault="008E1A43" w:rsidP="008E1A43"/>
          <w:p w14:paraId="7DF9FF28" w14:textId="1651941F" w:rsidR="008E1A43" w:rsidRDefault="00BE45A9" w:rsidP="008E1A43">
            <w:r w:rsidRPr="00CC0A9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8432" behindDoc="0" locked="0" layoutInCell="1" allowOverlap="1" wp14:anchorId="7C48460B" wp14:editId="7E61FFB3">
                      <wp:simplePos x="0" y="0"/>
                      <wp:positionH relativeFrom="column">
                        <wp:posOffset>3469152</wp:posOffset>
                      </wp:positionH>
                      <wp:positionV relativeFrom="paragraph">
                        <wp:posOffset>90756</wp:posOffset>
                      </wp:positionV>
                      <wp:extent cx="1786467" cy="704850"/>
                      <wp:effectExtent l="0" t="0" r="23495" b="19050"/>
                      <wp:wrapNone/>
                      <wp:docPr id="13" name="Text Box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86467" cy="7048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4F6E142" w14:textId="62DDB73C" w:rsidR="00CC0A97" w:rsidRDefault="00CC0A97" w:rsidP="00CC0A97">
                                  <w:r>
                                    <w:t xml:space="preserve">Item: </w:t>
                                  </w:r>
                                  <w:r w:rsidR="00BE45A9" w:rsidRPr="00BE45A9">
                                    <w:t>QUICK RELEASE SET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3E2C9065" w14:textId="77777777" w:rsidR="00CC0A97" w:rsidRDefault="00CC0A97" w:rsidP="00CC0A97">
                                  <w:r>
                                    <w:t>Style Color: ALL COLOUR</w:t>
                                  </w:r>
                                </w:p>
                                <w:p w14:paraId="4EAC506D" w14:textId="69F87093" w:rsidR="00CC0A97" w:rsidRDefault="00CC0A97" w:rsidP="00CC0A97">
                                  <w:r>
                                    <w:t>RM Color:  BLACK</w:t>
                                  </w:r>
                                </w:p>
                                <w:p w14:paraId="4396485A" w14:textId="77777777" w:rsidR="00CC0A97" w:rsidRDefault="00CC0A97" w:rsidP="00CC0A97">
                                  <w: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48460B" id="Text Box 13" o:spid="_x0000_s1032" type="#_x0000_t202" style="position:absolute;margin-left:273.15pt;margin-top:7.15pt;width:140.65pt;height:55.5pt;z-index:25217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" fillcolor="white [3201]" strokeweight=".5pt">
                      <v:textbox>
                        <w:txbxContent>
                          <w:p w14:paraId="74F6E142" w14:textId="62DDB73C" w:rsidR="00CC0A97" w:rsidRDefault="00CC0A97" w:rsidP="00CC0A97">
                            <w:r>
                              <w:t xml:space="preserve">Item: </w:t>
                            </w:r>
                            <w:r w:rsidR="00BE45A9" w:rsidRPr="00BE45A9">
                              <w:t>QUICK RELEASE SET</w:t>
                            </w:r>
                            <w:r>
                              <w:t xml:space="preserve"> </w:t>
                            </w:r>
                          </w:p>
                          <w:p w14:paraId="3E2C9065" w14:textId="77777777" w:rsidR="00CC0A97" w:rsidRDefault="00CC0A97" w:rsidP="00CC0A97">
                            <w:r>
                              <w:t>Style Color: ALL COLOUR</w:t>
                            </w:r>
                          </w:p>
                          <w:p w14:paraId="4EAC506D" w14:textId="69F87093" w:rsidR="00CC0A97" w:rsidRDefault="00CC0A97" w:rsidP="00CC0A97">
                            <w:r>
                              <w:t>RM Color:  BLACK</w:t>
                            </w:r>
                          </w:p>
                          <w:p w14:paraId="4396485A" w14:textId="77777777" w:rsidR="00CC0A97" w:rsidRDefault="00CC0A97" w:rsidP="00CC0A97">
                            <w: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1D857E2" w14:textId="193B4A0B" w:rsidR="00F21E48" w:rsidRPr="00F21E48" w:rsidRDefault="00CC0A97" w:rsidP="00F21E48">
            <w:r w:rsidRPr="00CC0A9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7408" behindDoc="0" locked="0" layoutInCell="1" allowOverlap="1" wp14:anchorId="1AED44CE" wp14:editId="66C04F4A">
                      <wp:simplePos x="0" y="0"/>
                      <wp:positionH relativeFrom="column">
                        <wp:posOffset>714277</wp:posOffset>
                      </wp:positionH>
                      <wp:positionV relativeFrom="paragraph">
                        <wp:posOffset>305288</wp:posOffset>
                      </wp:positionV>
                      <wp:extent cx="2743884" cy="257908"/>
                      <wp:effectExtent l="38100" t="0" r="18415" b="85090"/>
                      <wp:wrapNone/>
                      <wp:docPr id="9" name="Straight Arrow Connector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743884" cy="257908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A9FAA8" id="Straight Arrow Connector 9" o:spid="_x0000_s1026" type="#_x0000_t32" style="position:absolute;margin-left:56.25pt;margin-top:24.05pt;width:216.05pt;height:20.3pt;flip:x;z-index:25217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1264" behindDoc="0" locked="0" layoutInCell="1" allowOverlap="1" wp14:anchorId="70DADA6D" wp14:editId="4A0862D3">
                      <wp:simplePos x="0" y="0"/>
                      <wp:positionH relativeFrom="column">
                        <wp:posOffset>3298873</wp:posOffset>
                      </wp:positionH>
                      <wp:positionV relativeFrom="paragraph">
                        <wp:posOffset>1043354</wp:posOffset>
                      </wp:positionV>
                      <wp:extent cx="2391508" cy="1184031"/>
                      <wp:effectExtent l="0" t="0" r="27940" b="16510"/>
                      <wp:wrapNone/>
                      <wp:docPr id="8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91508" cy="118403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37CDCD0" w14:textId="6020E54F" w:rsidR="00414046" w:rsidRDefault="00414046" w:rsidP="00414046">
                                  <w:r>
                                    <w:t xml:space="preserve">Item: VELCRO </w:t>
                                  </w:r>
                                  <w:r w:rsidR="00CC0A97">
                                    <w:t xml:space="preserve">LOOP &amp; </w:t>
                                  </w:r>
                                  <w:r>
                                    <w:t>HOOK 25MM</w:t>
                                  </w:r>
                                </w:p>
                                <w:p w14:paraId="782FF73E" w14:textId="77777777" w:rsidR="00414046" w:rsidRDefault="00414046" w:rsidP="00414046">
                                  <w:r>
                                    <w:t xml:space="preserve">Style Color: TFP </w:t>
                                  </w:r>
                                </w:p>
                                <w:p w14:paraId="5736CA3A" w14:textId="77777777" w:rsidR="00CC0A97" w:rsidRDefault="00414046" w:rsidP="00414046">
                                  <w:r>
                                    <w:t>RM Color: CBK</w:t>
                                  </w:r>
                                </w:p>
                                <w:p w14:paraId="6BF8FCF1" w14:textId="1398CAF7" w:rsidR="00CC0A97" w:rsidRDefault="00CC0A97" w:rsidP="00CC0A97">
                                  <w:r>
                                    <w:t>Style Color: MCAM</w:t>
                                  </w:r>
                                </w:p>
                                <w:p w14:paraId="632D0400" w14:textId="63240A93" w:rsidR="00414046" w:rsidRDefault="00CC0A97" w:rsidP="00414046">
                                  <w:r>
                                    <w:t>RM Color: KHAKI</w:t>
                                  </w:r>
                                  <w:r w:rsidR="00414046"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DADA6D" id="Text Box 8" o:spid="_x0000_s1033" type="#_x0000_t202" style="position:absolute;margin-left:259.75pt;margin-top:82.15pt;width:188.3pt;height:93.25pt;z-index:25217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" fillcolor="white [3201]" strokeweight=".5pt">
                      <v:textbox>
                        <w:txbxContent>
                          <w:p w14:paraId="537CDCD0" w14:textId="6020E54F" w:rsidR="00414046" w:rsidRDefault="00414046" w:rsidP="00414046">
                            <w:r>
                              <w:t xml:space="preserve">Item: VELCRO </w:t>
                            </w:r>
                            <w:r w:rsidR="00CC0A97">
                              <w:t xml:space="preserve">LOOP &amp; </w:t>
                            </w:r>
                            <w:r>
                              <w:t>HOOK 25MM</w:t>
                            </w:r>
                          </w:p>
                          <w:p w14:paraId="782FF73E" w14:textId="77777777" w:rsidR="00414046" w:rsidRDefault="00414046" w:rsidP="00414046">
                            <w:r>
                              <w:t xml:space="preserve">Style Color: TFP </w:t>
                            </w:r>
                          </w:p>
                          <w:p w14:paraId="5736CA3A" w14:textId="77777777" w:rsidR="00CC0A97" w:rsidRDefault="00414046" w:rsidP="00414046">
                            <w:r>
                              <w:t>RM Color: CBK</w:t>
                            </w:r>
                          </w:p>
                          <w:p w14:paraId="6BF8FCF1" w14:textId="1398CAF7" w:rsidR="00CC0A97" w:rsidRDefault="00CC0A97" w:rsidP="00CC0A97">
                            <w:r>
                              <w:t>Style Color: MCAM</w:t>
                            </w:r>
                          </w:p>
                          <w:p w14:paraId="632D0400" w14:textId="63240A93" w:rsidR="00414046" w:rsidRDefault="00CC0A97" w:rsidP="00414046">
                            <w:r>
                              <w:t>RM Color: KHAKI</w:t>
                            </w:r>
                            <w:r w:rsidR="00414046"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6688" behindDoc="0" locked="0" layoutInCell="1" allowOverlap="1" wp14:anchorId="77FB0998" wp14:editId="170EC3AE">
                      <wp:simplePos x="0" y="0"/>
                      <wp:positionH relativeFrom="column">
                        <wp:posOffset>1930547</wp:posOffset>
                      </wp:positionH>
                      <wp:positionV relativeFrom="paragraph">
                        <wp:posOffset>824523</wp:posOffset>
                      </wp:positionV>
                      <wp:extent cx="1409700" cy="369912"/>
                      <wp:effectExtent l="38100" t="57150" r="19050" b="30480"/>
                      <wp:wrapNone/>
                      <wp:docPr id="33" name="Straight Arrow Connector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09700" cy="369912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D6C684" id="Straight Arrow Connector 33" o:spid="_x0000_s1026" type="#_x0000_t32" style="position:absolute;margin-left:152pt;margin-top:64.9pt;width:111pt;height:29.15pt;flip:x y;z-index:25214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 w:rsidR="001648B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8736" behindDoc="0" locked="0" layoutInCell="1" allowOverlap="1" wp14:anchorId="27D12807" wp14:editId="37833D68">
                      <wp:simplePos x="0" y="0"/>
                      <wp:positionH relativeFrom="column">
                        <wp:posOffset>762635</wp:posOffset>
                      </wp:positionH>
                      <wp:positionV relativeFrom="paragraph">
                        <wp:posOffset>1151255</wp:posOffset>
                      </wp:positionV>
                      <wp:extent cx="2552700" cy="45719"/>
                      <wp:effectExtent l="19050" t="76200" r="19050" b="50165"/>
                      <wp:wrapNone/>
                      <wp:docPr id="35" name="Straight Arrow Connector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55270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E8831E" id="Straight Arrow Connector 35" o:spid="_x0000_s1026" type="#_x0000_t32" style="position:absolute;margin-left:60.05pt;margin-top:90.65pt;width:201pt;height:3.6pt;flip:x y;z-index:252148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 w:rsidR="00F21E48">
              <w:rPr>
                <w:noProof/>
              </w:rPr>
              <w:drawing>
                <wp:anchor distT="0" distB="0" distL="114300" distR="114300" simplePos="0" relativeHeight="252144640" behindDoc="0" locked="0" layoutInCell="1" allowOverlap="1" wp14:anchorId="67D27838" wp14:editId="377A9B39">
                  <wp:simplePos x="0" y="0"/>
                  <wp:positionH relativeFrom="column">
                    <wp:posOffset>220995</wp:posOffset>
                  </wp:positionH>
                  <wp:positionV relativeFrom="paragraph">
                    <wp:posOffset>25400</wp:posOffset>
                  </wp:positionV>
                  <wp:extent cx="2752725" cy="2078366"/>
                  <wp:effectExtent l="0" t="0" r="0" b="0"/>
                  <wp:wrapNone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2725" cy="2078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5EC6E90E" w14:textId="52274BDC" w:rsidR="000014B8" w:rsidRDefault="000014B8" w:rsidP="00433A09"/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58585A" w:rsidRPr="00DE4BCC" w14:paraId="7FFBB60D" w14:textId="77777777" w:rsidTr="00D3593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5C533A98" w14:textId="0784DB62" w:rsidR="0058585A" w:rsidRPr="00DE4BCC" w:rsidRDefault="0058585A" w:rsidP="00D35933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lastRenderedPageBreak/>
              <w:t>Images</w:t>
            </w:r>
          </w:p>
        </w:tc>
      </w:tr>
      <w:tr w:rsidR="0058585A" w:rsidRPr="00DE4BCC" w14:paraId="43D7C26D" w14:textId="77777777" w:rsidTr="0058585A">
        <w:trPr>
          <w:trHeight w:val="4913"/>
        </w:trPr>
        <w:tc>
          <w:tcPr>
            <w:tcW w:w="5000" w:type="pct"/>
          </w:tcPr>
          <w:p w14:paraId="768412F2" w14:textId="350D7C52" w:rsidR="0058585A" w:rsidRPr="0066283E" w:rsidRDefault="00414046" w:rsidP="00D35933">
            <w:pPr>
              <w:tabs>
                <w:tab w:val="left" w:pos="5175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5360" behindDoc="0" locked="0" layoutInCell="1" allowOverlap="1" wp14:anchorId="61672E81" wp14:editId="429254A2">
                      <wp:simplePos x="0" y="0"/>
                      <wp:positionH relativeFrom="column">
                        <wp:posOffset>2795123</wp:posOffset>
                      </wp:positionH>
                      <wp:positionV relativeFrom="paragraph">
                        <wp:posOffset>756920</wp:posOffset>
                      </wp:positionV>
                      <wp:extent cx="1535724" cy="1166446"/>
                      <wp:effectExtent l="0" t="0" r="26670" b="15240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35724" cy="116644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4142464" w14:textId="59888953" w:rsidR="00414046" w:rsidRDefault="00414046" w:rsidP="00414046">
                                  <w:r>
                                    <w:t>Item: 3.5MM PARA CORD</w:t>
                                  </w:r>
                                </w:p>
                                <w:p w14:paraId="53C4EC57" w14:textId="77777777" w:rsidR="00414046" w:rsidRDefault="00414046" w:rsidP="00414046">
                                  <w:r>
                                    <w:t>Style Color: TFP</w:t>
                                  </w:r>
                                </w:p>
                                <w:p w14:paraId="07612678" w14:textId="2B5BED15" w:rsidR="00414046" w:rsidRDefault="00414046" w:rsidP="00414046">
                                  <w:r>
                                    <w:t>RM Color:  CBK</w:t>
                                  </w:r>
                                </w:p>
                                <w:p w14:paraId="0BC36736" w14:textId="24CFA151" w:rsidR="00BE45A9" w:rsidRDefault="00BE45A9" w:rsidP="00BE45A9">
                                  <w:r>
                                    <w:t>Style Color: MCAM</w:t>
                                  </w:r>
                                </w:p>
                                <w:p w14:paraId="00A31759" w14:textId="6F2B3DF1" w:rsidR="00BE45A9" w:rsidRDefault="00BE45A9" w:rsidP="00414046">
                                  <w:r>
                                    <w:t>RM Color:  KHAKI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672E81" id="Text Box 12" o:spid="_x0000_s1034" type="#_x0000_t202" style="position:absolute;margin-left:220.1pt;margin-top:59.6pt;width:120.9pt;height:91.85pt;z-index:25217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" fillcolor="white [3201]" strokeweight=".5pt">
                      <v:textbox>
                        <w:txbxContent>
                          <w:p w14:paraId="44142464" w14:textId="59888953" w:rsidR="00414046" w:rsidRDefault="00414046" w:rsidP="00414046">
                            <w:r>
                              <w:t>Item: 3.5MM PARA CORD</w:t>
                            </w:r>
                          </w:p>
                          <w:p w14:paraId="53C4EC57" w14:textId="77777777" w:rsidR="00414046" w:rsidRDefault="00414046" w:rsidP="00414046">
                            <w:r>
                              <w:t>Style Color: TFP</w:t>
                            </w:r>
                          </w:p>
                          <w:p w14:paraId="07612678" w14:textId="2B5BED15" w:rsidR="00414046" w:rsidRDefault="00414046" w:rsidP="00414046">
                            <w:r>
                              <w:t>RM Color:  CBK</w:t>
                            </w:r>
                          </w:p>
                          <w:p w14:paraId="0BC36736" w14:textId="24CFA151" w:rsidR="00BE45A9" w:rsidRDefault="00BE45A9" w:rsidP="00BE45A9">
                            <w:r>
                              <w:t>Style Color: MCAM</w:t>
                            </w:r>
                          </w:p>
                          <w:p w14:paraId="00A31759" w14:textId="6F2B3DF1" w:rsidR="00BE45A9" w:rsidRDefault="00BE45A9" w:rsidP="00414046">
                            <w:r>
                              <w:t>RM Color:  KHAKI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648B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0784" behindDoc="0" locked="0" layoutInCell="1" allowOverlap="1" wp14:anchorId="7BEBE134" wp14:editId="320D6E12">
                      <wp:simplePos x="0" y="0"/>
                      <wp:positionH relativeFrom="column">
                        <wp:posOffset>1677035</wp:posOffset>
                      </wp:positionH>
                      <wp:positionV relativeFrom="paragraph">
                        <wp:posOffset>1252220</wp:posOffset>
                      </wp:positionV>
                      <wp:extent cx="1200150" cy="45719"/>
                      <wp:effectExtent l="38100" t="38100" r="19050" b="88265"/>
                      <wp:wrapNone/>
                      <wp:docPr id="37" name="Straight Arrow Connector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0015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8DDCBC" id="Straight Arrow Connector 37" o:spid="_x0000_s1026" type="#_x0000_t32" style="position:absolute;margin-left:132.05pt;margin-top:98.6pt;width:94.5pt;height:3.6pt;flip:x;z-index:2521507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 w:rsidR="001648B3">
              <w:rPr>
                <w:noProof/>
              </w:rPr>
              <w:drawing>
                <wp:anchor distT="0" distB="0" distL="114300" distR="114300" simplePos="0" relativeHeight="252149760" behindDoc="0" locked="0" layoutInCell="1" allowOverlap="1" wp14:anchorId="0ECA1D06" wp14:editId="40DEF2C4">
                  <wp:simplePos x="0" y="0"/>
                  <wp:positionH relativeFrom="column">
                    <wp:posOffset>124460</wp:posOffset>
                  </wp:positionH>
                  <wp:positionV relativeFrom="paragraph">
                    <wp:posOffset>156845</wp:posOffset>
                  </wp:positionV>
                  <wp:extent cx="1981200" cy="2641600"/>
                  <wp:effectExtent l="0" t="0" r="0" b="6350"/>
                  <wp:wrapNone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200" cy="264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7AC1F007" w14:textId="4BA94C73" w:rsidR="0058585A" w:rsidRDefault="0058585A" w:rsidP="00433A09"/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66283E" w:rsidRPr="00DE4BCC" w14:paraId="5A17D5B6" w14:textId="77777777" w:rsidTr="004D027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5E48038" w14:textId="6D88E0C5" w:rsidR="0066283E" w:rsidRPr="00DE4BCC" w:rsidRDefault="0066283E" w:rsidP="004D0279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t xml:space="preserve">Label </w:t>
            </w:r>
            <w:r w:rsidR="00390E98">
              <w:rPr>
                <w:color w:val="auto"/>
                <w:sz w:val="20"/>
                <w:szCs w:val="22"/>
              </w:rPr>
              <w:t>placement</w:t>
            </w:r>
          </w:p>
        </w:tc>
      </w:tr>
      <w:tr w:rsidR="0066283E" w:rsidRPr="00DE4BCC" w14:paraId="13D67415" w14:textId="77777777" w:rsidTr="008375BB">
        <w:trPr>
          <w:trHeight w:val="5357"/>
        </w:trPr>
        <w:tc>
          <w:tcPr>
            <w:tcW w:w="5000" w:type="pct"/>
          </w:tcPr>
          <w:p w14:paraId="2C535451" w14:textId="41BC65C4" w:rsidR="0066283E" w:rsidRPr="0066283E" w:rsidRDefault="001648B3" w:rsidP="00390E98">
            <w:pPr>
              <w:tabs>
                <w:tab w:val="left" w:pos="5175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2832" behindDoc="0" locked="0" layoutInCell="1" allowOverlap="1" wp14:anchorId="7398D895" wp14:editId="2A802044">
                      <wp:simplePos x="0" y="0"/>
                      <wp:positionH relativeFrom="column">
                        <wp:posOffset>1781810</wp:posOffset>
                      </wp:positionH>
                      <wp:positionV relativeFrom="paragraph">
                        <wp:posOffset>2126615</wp:posOffset>
                      </wp:positionV>
                      <wp:extent cx="676275" cy="0"/>
                      <wp:effectExtent l="38100" t="76200" r="0" b="95250"/>
                      <wp:wrapNone/>
                      <wp:docPr id="39" name="Straight Arrow Connector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7627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4914270" id="Straight Arrow Connector 39" o:spid="_x0000_s1026" type="#_x0000_t32" style="position:absolute;margin-left:140.3pt;margin-top:167.45pt;width:53.25pt;height:0;flip:x;z-index:252152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 wp14:anchorId="2B334C1E" wp14:editId="6E30A8CE">
                      <wp:simplePos x="0" y="0"/>
                      <wp:positionH relativeFrom="column">
                        <wp:posOffset>2629535</wp:posOffset>
                      </wp:positionH>
                      <wp:positionV relativeFrom="paragraph">
                        <wp:posOffset>2002790</wp:posOffset>
                      </wp:positionV>
                      <wp:extent cx="2133600" cy="381000"/>
                      <wp:effectExtent l="0" t="0" r="19050" b="19050"/>
                      <wp:wrapNone/>
                      <wp:docPr id="43" name="Text Box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3600" cy="381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4A59213" w14:textId="000C619C" w:rsidR="00390E98" w:rsidRDefault="00390E98">
                                  <w:r>
                                    <w:t xml:space="preserve">Attaching </w:t>
                                  </w:r>
                                  <w:r w:rsidR="001648B3">
                                    <w:t>on Side Pocket (Nylon Tape 25mm side), bottom as a loop label</w:t>
                                  </w:r>
                                  <w:r w:rsidR="00916427"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334C1E" id="Text Box 43" o:spid="_x0000_s1035" type="#_x0000_t202" style="position:absolute;margin-left:207.05pt;margin-top:157.7pt;width:168pt;height:30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" fillcolor="white [3201]" strokeweight=".5pt">
                      <v:textbox>
                        <w:txbxContent>
                          <w:p w14:paraId="54A59213" w14:textId="000C619C" w:rsidR="00390E98" w:rsidRDefault="00390E98">
                            <w:r>
                              <w:t xml:space="preserve">Attaching </w:t>
                            </w:r>
                            <w:r w:rsidR="001648B3">
                              <w:t>on Side Pocket (Nylon Tape 25mm side), bottom as a loop label</w:t>
                            </w:r>
                            <w:r w:rsidR="00916427"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51808" behindDoc="0" locked="0" layoutInCell="1" allowOverlap="1" wp14:anchorId="5E525C60" wp14:editId="2FECD5C7">
                  <wp:simplePos x="0" y="0"/>
                  <wp:positionH relativeFrom="column">
                    <wp:posOffset>57785</wp:posOffset>
                  </wp:positionH>
                  <wp:positionV relativeFrom="paragraph">
                    <wp:posOffset>145415</wp:posOffset>
                  </wp:positionV>
                  <wp:extent cx="2047875" cy="2730500"/>
                  <wp:effectExtent l="0" t="0" r="9525" b="0"/>
                  <wp:wrapNone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7875" cy="273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4B58AD6D" w14:textId="007BBA68" w:rsidR="0066283E" w:rsidRDefault="0066283E" w:rsidP="0066283E"/>
    <w:tbl>
      <w:tblPr>
        <w:tblStyle w:val="InvoiceTable"/>
        <w:tblpPr w:leftFromText="180" w:rightFromText="180" w:vertAnchor="text" w:horzAnchor="margin" w:tblpY="-2"/>
        <w:tblW w:w="5000" w:type="pct"/>
        <w:tblLayout w:type="fixed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B3C6F" w:rsidRPr="00DE4BCC" w14:paraId="5BCD2255" w14:textId="77777777" w:rsidTr="004B3C6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47B3E7B7" w14:textId="19A6930B" w:rsidR="004B3C6F" w:rsidRPr="00DE4BCC" w:rsidRDefault="00040A91" w:rsidP="004D0279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lastRenderedPageBreak/>
              <w:t>Label Artwork</w:t>
            </w:r>
          </w:p>
        </w:tc>
      </w:tr>
      <w:tr w:rsidR="004B3C6F" w:rsidRPr="00DE4BCC" w14:paraId="332F4536" w14:textId="77777777" w:rsidTr="002E285A">
        <w:trPr>
          <w:trHeight w:val="2393"/>
        </w:trPr>
        <w:tc>
          <w:tcPr>
            <w:tcW w:w="5000" w:type="pct"/>
            <w:shd w:val="clear" w:color="auto" w:fill="auto"/>
          </w:tcPr>
          <w:p w14:paraId="6CC9727A" w14:textId="0E39A1C2" w:rsidR="00437BEB" w:rsidRDefault="005A4D90" w:rsidP="001648B3">
            <w:pPr>
              <w:tabs>
                <w:tab w:val="center" w:pos="4531"/>
                <w:tab w:val="left" w:pos="4965"/>
              </w:tabs>
            </w:pPr>
            <w:r w:rsidRPr="005A4D90">
              <w:drawing>
                <wp:anchor distT="0" distB="0" distL="114300" distR="114300" simplePos="0" relativeHeight="252180480" behindDoc="1" locked="0" layoutInCell="1" allowOverlap="1" wp14:anchorId="3E1732BD" wp14:editId="2C7292B2">
                  <wp:simplePos x="0" y="0"/>
                  <wp:positionH relativeFrom="column">
                    <wp:posOffset>2876746</wp:posOffset>
                  </wp:positionH>
                  <wp:positionV relativeFrom="paragraph">
                    <wp:posOffset>276079</wp:posOffset>
                  </wp:positionV>
                  <wp:extent cx="2795953" cy="1016009"/>
                  <wp:effectExtent l="0" t="0" r="4445" b="0"/>
                  <wp:wrapNone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5953" cy="1016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05ABD09" w14:textId="6B28906D" w:rsidR="00437BEB" w:rsidRPr="00437BEB" w:rsidRDefault="005A4D90" w:rsidP="00437BEB">
            <w:r w:rsidRPr="005A4D90">
              <w:drawing>
                <wp:anchor distT="0" distB="0" distL="114300" distR="114300" simplePos="0" relativeHeight="252179456" behindDoc="1" locked="0" layoutInCell="1" allowOverlap="1" wp14:anchorId="242EC4B1" wp14:editId="1EF94081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3810</wp:posOffset>
                  </wp:positionV>
                  <wp:extent cx="2783840" cy="1003935"/>
                  <wp:effectExtent l="0" t="0" r="0" b="5715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3840" cy="1003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D117D92" w14:textId="1E43C635" w:rsidR="00437BEB" w:rsidRPr="00437BEB" w:rsidRDefault="00437BEB" w:rsidP="00437BEB"/>
          <w:p w14:paraId="3B80B687" w14:textId="6827FD01" w:rsidR="00437BEB" w:rsidRPr="00437BEB" w:rsidRDefault="00437BEB" w:rsidP="00437BEB"/>
          <w:p w14:paraId="5AC42E40" w14:textId="70256A3A" w:rsidR="00437BEB" w:rsidRPr="00437BEB" w:rsidRDefault="00437BEB" w:rsidP="002E285A">
            <w:pPr>
              <w:tabs>
                <w:tab w:val="left" w:pos="3015"/>
              </w:tabs>
            </w:pPr>
          </w:p>
        </w:tc>
      </w:tr>
    </w:tbl>
    <w:p w14:paraId="27651665" w14:textId="65E490DC" w:rsidR="00040A91" w:rsidRDefault="00040A91" w:rsidP="0066283E"/>
    <w:tbl>
      <w:tblPr>
        <w:tblStyle w:val="InvoiceTable"/>
        <w:tblpPr w:leftFromText="180" w:rightFromText="180" w:vertAnchor="text" w:horzAnchor="margin" w:tblpY="-2"/>
        <w:tblW w:w="5000" w:type="pct"/>
        <w:tblLayout w:type="fixed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115FB4" w:rsidRPr="00DE4BCC" w14:paraId="0992506E" w14:textId="77777777" w:rsidTr="00352F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FCEBF6C" w14:textId="1F747972" w:rsidR="00115FB4" w:rsidRPr="00DE4BCC" w:rsidRDefault="00115FB4" w:rsidP="00352FD4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t>Sticker Artwork</w:t>
            </w:r>
          </w:p>
        </w:tc>
      </w:tr>
      <w:tr w:rsidR="00115FB4" w:rsidRPr="00DE4BCC" w14:paraId="6B1A6B69" w14:textId="77777777" w:rsidTr="002E285A">
        <w:trPr>
          <w:trHeight w:val="2747"/>
        </w:trPr>
        <w:tc>
          <w:tcPr>
            <w:tcW w:w="5000" w:type="pct"/>
            <w:shd w:val="clear" w:color="auto" w:fill="auto"/>
          </w:tcPr>
          <w:p w14:paraId="309B5281" w14:textId="5E6FDA81" w:rsidR="00173FFB" w:rsidRDefault="00173FFB" w:rsidP="00173FFB">
            <w:pPr>
              <w:pStyle w:val="NormalWeb"/>
            </w:pPr>
            <w:r>
              <w:rPr>
                <w:noProof/>
              </w:rPr>
              <w:drawing>
                <wp:anchor distT="0" distB="0" distL="114300" distR="114300" simplePos="0" relativeHeight="252182528" behindDoc="1" locked="0" layoutInCell="1" allowOverlap="1" wp14:anchorId="1674F7F3" wp14:editId="0BA33981">
                  <wp:simplePos x="0" y="0"/>
                  <wp:positionH relativeFrom="column">
                    <wp:posOffset>2847438</wp:posOffset>
                  </wp:positionH>
                  <wp:positionV relativeFrom="paragraph">
                    <wp:posOffset>156161</wp:posOffset>
                  </wp:positionV>
                  <wp:extent cx="2790092" cy="1399972"/>
                  <wp:effectExtent l="0" t="0" r="0" b="0"/>
                  <wp:wrapNone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092" cy="1399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181504" behindDoc="1" locked="0" layoutInCell="1" allowOverlap="1" wp14:anchorId="6E00D293" wp14:editId="7E4FE3DA">
                  <wp:simplePos x="0" y="0"/>
                  <wp:positionH relativeFrom="column">
                    <wp:posOffset>-24377</wp:posOffset>
                  </wp:positionH>
                  <wp:positionV relativeFrom="paragraph">
                    <wp:posOffset>147174</wp:posOffset>
                  </wp:positionV>
                  <wp:extent cx="2807677" cy="1408796"/>
                  <wp:effectExtent l="0" t="0" r="0" b="1270"/>
                  <wp:wrapNone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7677" cy="1408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058F215" w14:textId="2151E94C" w:rsidR="00173FFB" w:rsidRDefault="00173FFB" w:rsidP="00173FFB">
            <w:pPr>
              <w:pStyle w:val="NormalWeb"/>
            </w:pPr>
          </w:p>
          <w:p w14:paraId="1F85466F" w14:textId="14AD41AB" w:rsidR="000A37A8" w:rsidRDefault="000A37A8" w:rsidP="00916427">
            <w:pPr>
              <w:tabs>
                <w:tab w:val="left" w:pos="5655"/>
              </w:tabs>
            </w:pPr>
          </w:p>
          <w:p w14:paraId="75D0ECD4" w14:textId="44A194BC" w:rsidR="00437BEB" w:rsidRPr="00437BEB" w:rsidRDefault="00437BEB" w:rsidP="00437BEB">
            <w:pPr>
              <w:tabs>
                <w:tab w:val="left" w:pos="3330"/>
              </w:tabs>
            </w:pPr>
            <w:r>
              <w:tab/>
            </w:r>
          </w:p>
        </w:tc>
      </w:tr>
    </w:tbl>
    <w:p w14:paraId="0C963CE3" w14:textId="106AA112" w:rsidR="00115FB4" w:rsidRDefault="00115FB4" w:rsidP="00115FB4"/>
    <w:p w14:paraId="65B1EF3A" w14:textId="3175DBEA" w:rsidR="00115FB4" w:rsidRPr="00115FB4" w:rsidRDefault="00115FB4" w:rsidP="00115FB4"/>
    <w:sectPr w:rsidR="00115FB4" w:rsidRPr="00115FB4" w:rsidSect="007E3D23">
      <w:footerReference w:type="default" r:id="rId21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DA6D3A" w14:textId="77777777" w:rsidR="00D11A9A" w:rsidRDefault="00D11A9A">
      <w:pPr>
        <w:spacing w:after="0"/>
      </w:pPr>
      <w:r>
        <w:separator/>
      </w:r>
    </w:p>
  </w:endnote>
  <w:endnote w:type="continuationSeparator" w:id="0">
    <w:p w14:paraId="6F11FE4A" w14:textId="77777777" w:rsidR="00D11A9A" w:rsidRDefault="00D11A9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96E9B1" w14:textId="77777777" w:rsidR="00D11A9A" w:rsidRDefault="00D11A9A">
      <w:pPr>
        <w:spacing w:after="0"/>
      </w:pPr>
      <w:r>
        <w:separator/>
      </w:r>
    </w:p>
  </w:footnote>
  <w:footnote w:type="continuationSeparator" w:id="0">
    <w:p w14:paraId="4875387D" w14:textId="77777777" w:rsidR="00D11A9A" w:rsidRDefault="00D11A9A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removePersonalInformation/>
  <w:removeDateAndTime/>
  <w:proofState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014B8"/>
    <w:rsid w:val="00011966"/>
    <w:rsid w:val="0003476B"/>
    <w:rsid w:val="00040A91"/>
    <w:rsid w:val="00043C41"/>
    <w:rsid w:val="00047818"/>
    <w:rsid w:val="00051B06"/>
    <w:rsid w:val="000671E5"/>
    <w:rsid w:val="000677DA"/>
    <w:rsid w:val="000A13CF"/>
    <w:rsid w:val="000A37A8"/>
    <w:rsid w:val="000B1457"/>
    <w:rsid w:val="000D37AE"/>
    <w:rsid w:val="000E45E2"/>
    <w:rsid w:val="000E5146"/>
    <w:rsid w:val="000E7BA5"/>
    <w:rsid w:val="00104C24"/>
    <w:rsid w:val="00115FB4"/>
    <w:rsid w:val="00136E3C"/>
    <w:rsid w:val="00147208"/>
    <w:rsid w:val="00155384"/>
    <w:rsid w:val="001648B3"/>
    <w:rsid w:val="00173FFB"/>
    <w:rsid w:val="0018603C"/>
    <w:rsid w:val="001914AF"/>
    <w:rsid w:val="001B7B38"/>
    <w:rsid w:val="001C1013"/>
    <w:rsid w:val="001D0C6A"/>
    <w:rsid w:val="001E2728"/>
    <w:rsid w:val="001E5C8E"/>
    <w:rsid w:val="001F4980"/>
    <w:rsid w:val="00200CAC"/>
    <w:rsid w:val="00223B8D"/>
    <w:rsid w:val="00255734"/>
    <w:rsid w:val="002750DA"/>
    <w:rsid w:val="0028638D"/>
    <w:rsid w:val="0029442A"/>
    <w:rsid w:val="002A2DA1"/>
    <w:rsid w:val="002A4407"/>
    <w:rsid w:val="002C64F0"/>
    <w:rsid w:val="002C6EAE"/>
    <w:rsid w:val="002E285A"/>
    <w:rsid w:val="00304ECC"/>
    <w:rsid w:val="00335B41"/>
    <w:rsid w:val="003366D8"/>
    <w:rsid w:val="00371D00"/>
    <w:rsid w:val="00390E98"/>
    <w:rsid w:val="003B0804"/>
    <w:rsid w:val="003C192B"/>
    <w:rsid w:val="003C2460"/>
    <w:rsid w:val="003C256A"/>
    <w:rsid w:val="003C6F18"/>
    <w:rsid w:val="003E2F5B"/>
    <w:rsid w:val="00414046"/>
    <w:rsid w:val="00433A09"/>
    <w:rsid w:val="004342C2"/>
    <w:rsid w:val="0043766B"/>
    <w:rsid w:val="00437BEB"/>
    <w:rsid w:val="00437F9D"/>
    <w:rsid w:val="00451E2E"/>
    <w:rsid w:val="004652E5"/>
    <w:rsid w:val="00486AA8"/>
    <w:rsid w:val="004954AB"/>
    <w:rsid w:val="004A7424"/>
    <w:rsid w:val="004B3C6F"/>
    <w:rsid w:val="004B6163"/>
    <w:rsid w:val="004C306F"/>
    <w:rsid w:val="004C30E4"/>
    <w:rsid w:val="004C34EC"/>
    <w:rsid w:val="004C726C"/>
    <w:rsid w:val="004D24EB"/>
    <w:rsid w:val="004D342A"/>
    <w:rsid w:val="004E0B40"/>
    <w:rsid w:val="004E55D7"/>
    <w:rsid w:val="005076EA"/>
    <w:rsid w:val="00547A73"/>
    <w:rsid w:val="00553DF6"/>
    <w:rsid w:val="005551B8"/>
    <w:rsid w:val="00575A98"/>
    <w:rsid w:val="0058585A"/>
    <w:rsid w:val="00591137"/>
    <w:rsid w:val="00593696"/>
    <w:rsid w:val="005A4D90"/>
    <w:rsid w:val="005A5EC2"/>
    <w:rsid w:val="005C2CF2"/>
    <w:rsid w:val="005E118E"/>
    <w:rsid w:val="005E4A3B"/>
    <w:rsid w:val="00633D7A"/>
    <w:rsid w:val="006433F3"/>
    <w:rsid w:val="00650B59"/>
    <w:rsid w:val="00651957"/>
    <w:rsid w:val="0065347E"/>
    <w:rsid w:val="0066283E"/>
    <w:rsid w:val="00664C5D"/>
    <w:rsid w:val="00685BAD"/>
    <w:rsid w:val="006C0E50"/>
    <w:rsid w:val="006D6A3A"/>
    <w:rsid w:val="006D6F9F"/>
    <w:rsid w:val="006F24EC"/>
    <w:rsid w:val="00711EBF"/>
    <w:rsid w:val="007265C0"/>
    <w:rsid w:val="00735CF9"/>
    <w:rsid w:val="00747E46"/>
    <w:rsid w:val="00763F61"/>
    <w:rsid w:val="00784966"/>
    <w:rsid w:val="00797D0E"/>
    <w:rsid w:val="007A209A"/>
    <w:rsid w:val="007B0C03"/>
    <w:rsid w:val="007B56EE"/>
    <w:rsid w:val="007C1E31"/>
    <w:rsid w:val="007E0B95"/>
    <w:rsid w:val="007E1496"/>
    <w:rsid w:val="007E23EC"/>
    <w:rsid w:val="007E3D23"/>
    <w:rsid w:val="007F39F8"/>
    <w:rsid w:val="007F74A6"/>
    <w:rsid w:val="0082049A"/>
    <w:rsid w:val="00822753"/>
    <w:rsid w:val="0083292E"/>
    <w:rsid w:val="0083363F"/>
    <w:rsid w:val="008375BB"/>
    <w:rsid w:val="008675B2"/>
    <w:rsid w:val="00871E7A"/>
    <w:rsid w:val="00874856"/>
    <w:rsid w:val="00894FA0"/>
    <w:rsid w:val="0089773C"/>
    <w:rsid w:val="008B6319"/>
    <w:rsid w:val="008E1A43"/>
    <w:rsid w:val="008F4B8C"/>
    <w:rsid w:val="00916427"/>
    <w:rsid w:val="009306DF"/>
    <w:rsid w:val="0093512D"/>
    <w:rsid w:val="009365F7"/>
    <w:rsid w:val="009665C3"/>
    <w:rsid w:val="00985466"/>
    <w:rsid w:val="00994A93"/>
    <w:rsid w:val="009C008C"/>
    <w:rsid w:val="009F0E8D"/>
    <w:rsid w:val="00A0372A"/>
    <w:rsid w:val="00A16E92"/>
    <w:rsid w:val="00A31AC1"/>
    <w:rsid w:val="00A33C84"/>
    <w:rsid w:val="00A347E5"/>
    <w:rsid w:val="00A43CEF"/>
    <w:rsid w:val="00A453DD"/>
    <w:rsid w:val="00A55C26"/>
    <w:rsid w:val="00A56B70"/>
    <w:rsid w:val="00A60AC1"/>
    <w:rsid w:val="00A8011E"/>
    <w:rsid w:val="00A835B2"/>
    <w:rsid w:val="00A9050A"/>
    <w:rsid w:val="00AC250E"/>
    <w:rsid w:val="00AD0350"/>
    <w:rsid w:val="00AE1A48"/>
    <w:rsid w:val="00AF3C61"/>
    <w:rsid w:val="00B11297"/>
    <w:rsid w:val="00B445DD"/>
    <w:rsid w:val="00B46BAB"/>
    <w:rsid w:val="00B63763"/>
    <w:rsid w:val="00B65B11"/>
    <w:rsid w:val="00B8674E"/>
    <w:rsid w:val="00B8707A"/>
    <w:rsid w:val="00BA3393"/>
    <w:rsid w:val="00BA4210"/>
    <w:rsid w:val="00BB351C"/>
    <w:rsid w:val="00BE0ECD"/>
    <w:rsid w:val="00BE45A9"/>
    <w:rsid w:val="00BF6A62"/>
    <w:rsid w:val="00C066BC"/>
    <w:rsid w:val="00C40912"/>
    <w:rsid w:val="00C4369C"/>
    <w:rsid w:val="00C60152"/>
    <w:rsid w:val="00C61612"/>
    <w:rsid w:val="00C7576A"/>
    <w:rsid w:val="00C8670E"/>
    <w:rsid w:val="00C8732B"/>
    <w:rsid w:val="00CA528F"/>
    <w:rsid w:val="00CC0A97"/>
    <w:rsid w:val="00CC2B24"/>
    <w:rsid w:val="00CC7C62"/>
    <w:rsid w:val="00CF00C0"/>
    <w:rsid w:val="00CF4FDC"/>
    <w:rsid w:val="00D11A9A"/>
    <w:rsid w:val="00D3176E"/>
    <w:rsid w:val="00D336B6"/>
    <w:rsid w:val="00D43F71"/>
    <w:rsid w:val="00D44742"/>
    <w:rsid w:val="00D454BA"/>
    <w:rsid w:val="00D47E29"/>
    <w:rsid w:val="00D776E0"/>
    <w:rsid w:val="00D97F3C"/>
    <w:rsid w:val="00DC2E1D"/>
    <w:rsid w:val="00DE1CEE"/>
    <w:rsid w:val="00DE4BCC"/>
    <w:rsid w:val="00DF2291"/>
    <w:rsid w:val="00DF38F3"/>
    <w:rsid w:val="00E40E81"/>
    <w:rsid w:val="00E501EB"/>
    <w:rsid w:val="00E7630C"/>
    <w:rsid w:val="00E815EB"/>
    <w:rsid w:val="00E91C1C"/>
    <w:rsid w:val="00E95727"/>
    <w:rsid w:val="00EA73BB"/>
    <w:rsid w:val="00EB7B91"/>
    <w:rsid w:val="00EC4D84"/>
    <w:rsid w:val="00EC52D1"/>
    <w:rsid w:val="00EC5B0C"/>
    <w:rsid w:val="00EE40D9"/>
    <w:rsid w:val="00F05F3B"/>
    <w:rsid w:val="00F07EAE"/>
    <w:rsid w:val="00F14A9C"/>
    <w:rsid w:val="00F21E48"/>
    <w:rsid w:val="00F245C1"/>
    <w:rsid w:val="00F32334"/>
    <w:rsid w:val="00F33D62"/>
    <w:rsid w:val="00F37692"/>
    <w:rsid w:val="00F43F80"/>
    <w:rsid w:val="00F51E42"/>
    <w:rsid w:val="00F900BE"/>
    <w:rsid w:val="00FA4FCB"/>
    <w:rsid w:val="00FA5EFB"/>
    <w:rsid w:val="00FA5F14"/>
    <w:rsid w:val="00FC13FD"/>
    <w:rsid w:val="00FE6166"/>
    <w:rsid w:val="00FF67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C6F18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table" w:styleId="GridTable6Colorful-Accent1">
    <w:name w:val="Grid Table 6 Colorful Accent 1"/>
    <w:basedOn w:val="TableNormal"/>
    <w:uiPriority w:val="51"/>
    <w:rsid w:val="004D24EB"/>
    <w:pPr>
      <w:spacing w:after="0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PlainTable1">
    <w:name w:val="Plain Table 1"/>
    <w:basedOn w:val="TableNormal"/>
    <w:uiPriority w:val="41"/>
    <w:rsid w:val="004B3C6F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4">
    <w:name w:val="Plain Table 4"/>
    <w:basedOn w:val="TableNormal"/>
    <w:uiPriority w:val="44"/>
    <w:rsid w:val="004B3C6F"/>
    <w:pPr>
      <w:spacing w:after="0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3">
    <w:name w:val="Plain Table 3"/>
    <w:basedOn w:val="TableNormal"/>
    <w:uiPriority w:val="43"/>
    <w:rsid w:val="004B3C6F"/>
    <w:pPr>
      <w:spacing w:after="0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styleId="NormalWeb">
    <w:name w:val="Normal (Web)"/>
    <w:basedOn w:val="Normal"/>
    <w:uiPriority w:val="99"/>
    <w:semiHidden/>
    <w:unhideWhenUsed/>
    <w:rsid w:val="00173FFB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80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glossaryDocument" Target="glossary/document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242E5"/>
    <w:rsid w:val="000C52D9"/>
    <w:rsid w:val="001801A2"/>
    <w:rsid w:val="00237945"/>
    <w:rsid w:val="002469A9"/>
    <w:rsid w:val="002C3467"/>
    <w:rsid w:val="00345039"/>
    <w:rsid w:val="00476E9E"/>
    <w:rsid w:val="00476EF4"/>
    <w:rsid w:val="004B53CA"/>
    <w:rsid w:val="004F05F6"/>
    <w:rsid w:val="00515947"/>
    <w:rsid w:val="00517E07"/>
    <w:rsid w:val="005C45A8"/>
    <w:rsid w:val="00623A13"/>
    <w:rsid w:val="00686C40"/>
    <w:rsid w:val="006B27C7"/>
    <w:rsid w:val="006C669B"/>
    <w:rsid w:val="00712F22"/>
    <w:rsid w:val="00875C2A"/>
    <w:rsid w:val="008C2C78"/>
    <w:rsid w:val="008D55CE"/>
    <w:rsid w:val="0090104D"/>
    <w:rsid w:val="00942F8D"/>
    <w:rsid w:val="009F502E"/>
    <w:rsid w:val="00AF3AC3"/>
    <w:rsid w:val="00BB3959"/>
    <w:rsid w:val="00C14DB5"/>
    <w:rsid w:val="00C61CDB"/>
    <w:rsid w:val="00D47C45"/>
    <w:rsid w:val="00D57713"/>
    <w:rsid w:val="00D657F2"/>
    <w:rsid w:val="00DE0E42"/>
    <w:rsid w:val="00DF03EC"/>
    <w:rsid w:val="00E43F04"/>
    <w:rsid w:val="00E90E1D"/>
    <w:rsid w:val="00F5786D"/>
    <w:rsid w:val="00F65CF3"/>
    <w:rsid w:val="00FC18C2"/>
    <w:rsid w:val="00FD6EBD"/>
    <w:rsid w:val="00FE61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Props1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</Template>
  <TotalTime>0</TotalTime>
  <Pages>4</Pages>
  <Words>70</Words>
  <Characters>402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2024-08-09T14:01:00Z</dcterms:created>
  <dcterms:modified xsi:type="dcterms:W3CDTF">2025-08-24T17:38:00Z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